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D0DBE2" w:rsidR="001E41F3" w:rsidRPr="005C2E69" w:rsidRDefault="00CE77BE" w:rsidP="005B639D">
      <w:pPr>
        <w:pStyle w:val="af1"/>
        <w:rPr>
          <w:rFonts w:ascii="Arial" w:hAnsi="Arial"/>
          <w:b/>
          <w:noProof/>
          <w:sz w:val="24"/>
        </w:rPr>
      </w:pPr>
      <w:r w:rsidRPr="005C2E69">
        <w:rPr>
          <w:rFonts w:ascii="Arial" w:hAnsi="Arial"/>
          <w:b/>
          <w:noProof/>
          <w:sz w:val="24"/>
        </w:rPr>
        <w:t>3GPP TSG-</w:t>
      </w:r>
      <w:r w:rsidRPr="005C2E69">
        <w:rPr>
          <w:rFonts w:ascii="Arial" w:hAnsi="Arial"/>
          <w:b/>
          <w:noProof/>
          <w:sz w:val="24"/>
        </w:rPr>
        <w:fldChar w:fldCharType="begin"/>
      </w:r>
      <w:r w:rsidRPr="005C2E69">
        <w:rPr>
          <w:rFonts w:ascii="Arial" w:hAnsi="Arial"/>
          <w:b/>
          <w:noProof/>
          <w:sz w:val="24"/>
        </w:rPr>
        <w:instrText xml:space="preserve"> DOCPROPERTY  TSG/WGRef  \* MERGEFORMAT </w:instrText>
      </w:r>
      <w:r w:rsidRPr="005C2E69">
        <w:rPr>
          <w:rFonts w:ascii="Arial" w:hAnsi="Arial"/>
          <w:b/>
          <w:noProof/>
          <w:sz w:val="24"/>
        </w:rPr>
        <w:fldChar w:fldCharType="separate"/>
      </w:r>
      <w:r w:rsidRPr="005C2E69">
        <w:rPr>
          <w:rFonts w:ascii="Arial" w:hAnsi="Arial"/>
          <w:b/>
          <w:noProof/>
          <w:sz w:val="24"/>
        </w:rPr>
        <w:t>WG</w:t>
      </w:r>
      <w:r w:rsidRPr="005C2E69">
        <w:rPr>
          <w:rFonts w:ascii="Arial" w:hAnsi="Arial"/>
          <w:b/>
          <w:noProof/>
          <w:sz w:val="24"/>
        </w:rPr>
        <w:fldChar w:fldCharType="end"/>
      </w:r>
      <w:r w:rsidRPr="005C2E69">
        <w:rPr>
          <w:rFonts w:ascii="Arial" w:hAnsi="Arial"/>
          <w:b/>
          <w:noProof/>
          <w:sz w:val="24"/>
        </w:rPr>
        <w:t xml:space="preserve"> SA2 Meeting #15</w:t>
      </w:r>
      <w:r w:rsidR="005C2E69" w:rsidRPr="005C2E69">
        <w:rPr>
          <w:rFonts w:ascii="Arial" w:hAnsi="Arial"/>
          <w:b/>
          <w:noProof/>
          <w:sz w:val="24"/>
        </w:rPr>
        <w:t>7</w:t>
      </w:r>
      <w:r w:rsidR="001E41F3" w:rsidRPr="005C2E69">
        <w:rPr>
          <w:rFonts w:ascii="Arial" w:hAnsi="Arial"/>
          <w:b/>
          <w:noProof/>
          <w:sz w:val="24"/>
        </w:rPr>
        <w:tab/>
      </w:r>
      <w:r w:rsidR="005C2E69">
        <w:rPr>
          <w:rFonts w:ascii="Arial" w:hAnsi="Arial"/>
          <w:b/>
          <w:noProof/>
          <w:sz w:val="24"/>
        </w:rPr>
        <w:t xml:space="preserve">                                                   </w:t>
      </w:r>
      <w:r w:rsidR="004C46FA">
        <w:rPr>
          <w:rFonts w:ascii="Arial" w:hAnsi="Arial"/>
          <w:b/>
          <w:noProof/>
          <w:sz w:val="24"/>
        </w:rPr>
        <w:t xml:space="preserve">             </w:t>
      </w:r>
      <w:bookmarkStart w:id="0" w:name="_GoBack"/>
      <w:r w:rsidR="008F3787" w:rsidRPr="008F3787">
        <w:rPr>
          <w:rFonts w:ascii="Arial" w:hAnsi="Arial"/>
          <w:b/>
          <w:noProof/>
          <w:sz w:val="24"/>
        </w:rPr>
        <w:t>S2-2307871</w:t>
      </w:r>
      <w:bookmarkEnd w:id="0"/>
    </w:p>
    <w:p w14:paraId="7CB45193" w14:textId="67807718" w:rsidR="001E41F3" w:rsidRDefault="005C2E69" w:rsidP="00CD61B0">
      <w:pPr>
        <w:pStyle w:val="CRCoverPage"/>
        <w:tabs>
          <w:tab w:val="right" w:pos="5103"/>
          <w:tab w:val="right" w:pos="9639"/>
        </w:tabs>
        <w:outlineLvl w:val="0"/>
        <w:rPr>
          <w:b/>
          <w:noProof/>
          <w:sz w:val="24"/>
        </w:rPr>
      </w:pPr>
      <w:r>
        <w:rPr>
          <w:b/>
          <w:noProof/>
          <w:sz w:val="24"/>
        </w:rPr>
        <w:t xml:space="preserve">Berlin, </w:t>
      </w:r>
      <w:r w:rsidR="004B2309">
        <w:rPr>
          <w:rFonts w:cs="Arial"/>
          <w:b/>
          <w:bCs/>
          <w:sz w:val="24"/>
        </w:rPr>
        <w:t xml:space="preserve">Germany, </w:t>
      </w:r>
      <w:r>
        <w:rPr>
          <w:rFonts w:eastAsia="Arial Unicode MS" w:cs="Arial"/>
          <w:b/>
          <w:bCs/>
          <w:sz w:val="24"/>
        </w:rPr>
        <w:t>May</w:t>
      </w:r>
      <w:r w:rsidRPr="004D126A">
        <w:rPr>
          <w:rFonts w:eastAsia="Arial Unicode MS" w:cs="Arial"/>
          <w:b/>
          <w:bCs/>
          <w:sz w:val="24"/>
        </w:rPr>
        <w:t xml:space="preserve"> </w:t>
      </w:r>
      <w:r>
        <w:rPr>
          <w:rFonts w:eastAsia="Arial Unicode MS" w:cs="Arial"/>
          <w:b/>
          <w:bCs/>
          <w:sz w:val="24"/>
        </w:rPr>
        <w:t>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8F3787">
        <w:rPr>
          <w:rFonts w:cs="Arial"/>
          <w:b/>
          <w:bCs/>
          <w:color w:val="0000FF"/>
        </w:rPr>
        <w:t>6913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76B7E" w:rsidR="001E41F3" w:rsidRPr="00410371" w:rsidRDefault="00AE7E78" w:rsidP="00F8540A">
            <w:pPr>
              <w:pStyle w:val="CRCoverPage"/>
              <w:spacing w:after="0"/>
              <w:jc w:val="right"/>
              <w:rPr>
                <w:b/>
                <w:noProof/>
                <w:sz w:val="28"/>
              </w:rPr>
            </w:pPr>
            <w:r>
              <w:rPr>
                <w:b/>
                <w:noProof/>
                <w:sz w:val="28"/>
              </w:rPr>
              <w:t>23.</w:t>
            </w:r>
            <w:r w:rsidR="00F85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CB13F" w:rsidR="001E41F3" w:rsidRPr="00410371" w:rsidRDefault="00427B58" w:rsidP="00547111">
            <w:pPr>
              <w:pStyle w:val="CRCoverPage"/>
              <w:spacing w:after="0"/>
              <w:rPr>
                <w:noProof/>
              </w:rPr>
            </w:pPr>
            <w:r>
              <w:rPr>
                <w:b/>
                <w:noProof/>
                <w:sz w:val="28"/>
              </w:rPr>
              <w:t>3764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CD369" w:rsidR="001E41F3" w:rsidRPr="00410371" w:rsidRDefault="008F3787"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0FE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D72FA">
              <w:rPr>
                <w:b/>
                <w:noProof/>
                <w:sz w:val="28"/>
              </w:rPr>
              <w:t>1</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9061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6A70B" w:rsidR="001E41F3" w:rsidRDefault="00F8540A">
            <w:pPr>
              <w:pStyle w:val="CRCoverPage"/>
              <w:spacing w:after="0"/>
              <w:ind w:left="100"/>
              <w:rPr>
                <w:noProof/>
              </w:rPr>
            </w:pPr>
            <w:r>
              <w:rPr>
                <w:rFonts w:ascii="Calibri" w:hAnsi="Calibri" w:cs="Calibri"/>
                <w:color w:val="000000"/>
                <w:sz w:val="22"/>
                <w:szCs w:val="22"/>
              </w:rPr>
              <w:t>Extension of NWDAF registration information to reflect new accuracy checking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2D03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A4C1C">
              <w:rPr>
                <w:noProof/>
              </w:rPr>
              <w:t>,</w:t>
            </w:r>
            <w:r w:rsidR="008F3787">
              <w:rPr>
                <w:noProof/>
              </w:rPr>
              <w:t xml:space="preserve"> </w:t>
            </w:r>
            <w:r w:rsidR="00DA4C1C">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9A2A9" w:rsidR="001E41F3" w:rsidRDefault="00FC7EA7" w:rsidP="008F3787">
            <w:pPr>
              <w:pStyle w:val="CRCoverPage"/>
              <w:spacing w:after="0"/>
              <w:ind w:left="100"/>
              <w:rPr>
                <w:noProof/>
              </w:rPr>
            </w:pPr>
            <w:r>
              <w:rPr>
                <w:noProof/>
              </w:rPr>
              <w:t>2023-0</w:t>
            </w:r>
            <w:r w:rsidR="00B23089">
              <w:rPr>
                <w:noProof/>
              </w:rPr>
              <w:t>5-</w:t>
            </w:r>
            <w:r w:rsidR="008F378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079C5477" w:rsidR="001E41F3" w:rsidRDefault="00427B58" w:rsidP="00AF0150">
            <w:pPr>
              <w:pStyle w:val="CRCoverPage"/>
              <w:spacing w:after="0"/>
              <w:ind w:left="100"/>
              <w:rPr>
                <w:noProof/>
              </w:rPr>
            </w:pPr>
            <w:r>
              <w:rPr>
                <w:noProof/>
              </w:rPr>
              <w:t xml:space="preserve">The </w:t>
            </w:r>
            <w:r w:rsidR="00AF0150">
              <w:rPr>
                <w:noProof/>
              </w:rPr>
              <w:t xml:space="preserve">conclusions of KI#1 in TR 23.700-81 define that NWDAF can have the accuracy checking capability and consumers of NWDAF can request the accuracy information to such NWDAFs with such capability. </w:t>
            </w:r>
          </w:p>
          <w:p w14:paraId="08F9A05F" w14:textId="77777777" w:rsidR="00AF0150" w:rsidRDefault="00AF0150" w:rsidP="00AF0150">
            <w:pPr>
              <w:pStyle w:val="CRCoverPage"/>
              <w:spacing w:after="0"/>
              <w:ind w:left="100"/>
              <w:rPr>
                <w:noProof/>
              </w:rPr>
            </w:pPr>
            <w:r>
              <w:rPr>
                <w:noProof/>
              </w:rPr>
              <w:t xml:space="preserve">When multiple NWDAFs are deployed in the network, consumers of NWDAF services requiring the accuracy information need to select the proper NWDAF with the accuracy checking capability. </w:t>
            </w:r>
          </w:p>
          <w:p w14:paraId="0526472C" w14:textId="77777777" w:rsidR="00DB2D48" w:rsidRDefault="00AF0150" w:rsidP="008F3787">
            <w:pPr>
              <w:pStyle w:val="CRCoverPage"/>
              <w:spacing w:after="0"/>
              <w:ind w:left="100"/>
              <w:rPr>
                <w:noProof/>
              </w:rPr>
            </w:pPr>
            <w:r>
              <w:rPr>
                <w:noProof/>
              </w:rPr>
              <w:t xml:space="preserve">Such definitions need to be included in the description of NWDAF capabilities as well as in the description of NWDAF discovery and selection. </w:t>
            </w:r>
          </w:p>
          <w:p w14:paraId="67161426" w14:textId="77777777" w:rsidR="008F3787" w:rsidRDefault="008F3787" w:rsidP="008F3787">
            <w:pPr>
              <w:pStyle w:val="CRCoverPage"/>
              <w:spacing w:after="0"/>
              <w:ind w:left="100"/>
              <w:rPr>
                <w:noProof/>
              </w:rPr>
            </w:pPr>
            <w:r>
              <w:rPr>
                <w:noProof/>
              </w:rPr>
              <w:t>Rev5:</w:t>
            </w:r>
          </w:p>
          <w:p w14:paraId="550FE692" w14:textId="77777777" w:rsidR="008F3787" w:rsidRDefault="008F3787" w:rsidP="008F3787">
            <w:pPr>
              <w:pStyle w:val="CRCoverPage"/>
              <w:spacing w:after="0"/>
              <w:ind w:left="100"/>
              <w:rPr>
                <w:noProof/>
              </w:rPr>
            </w:pPr>
            <w:r>
              <w:rPr>
                <w:noProof/>
              </w:rPr>
              <w:t>Such capability also needs to be included in the NRF profile of NWDAF capability.</w:t>
            </w:r>
          </w:p>
          <w:p w14:paraId="5E0D570A" w14:textId="77777777" w:rsidR="008F3787" w:rsidRDefault="008F3787" w:rsidP="008F3787">
            <w:pPr>
              <w:pStyle w:val="CRCoverPage"/>
              <w:spacing w:after="0"/>
              <w:ind w:left="100"/>
              <w:rPr>
                <w:noProof/>
              </w:rPr>
            </w:pPr>
          </w:p>
          <w:p w14:paraId="40D0F8F8" w14:textId="77777777" w:rsidR="008F3787" w:rsidRDefault="008F3787" w:rsidP="008F3787">
            <w:pPr>
              <w:pStyle w:val="CRCoverPage"/>
              <w:spacing w:after="0"/>
              <w:ind w:left="100"/>
              <w:rPr>
                <w:noProof/>
              </w:rPr>
            </w:pPr>
            <w:r>
              <w:rPr>
                <w:noProof/>
              </w:rPr>
              <w:t>The Nnwdaf_MLModelMonitor service is defined in TS23.288 for ML model accuracy information monitored by an NWDAF.</w:t>
            </w:r>
          </w:p>
          <w:p w14:paraId="2BEC0FDF" w14:textId="77777777" w:rsidR="008F3787" w:rsidRDefault="008F3787" w:rsidP="008F3787">
            <w:pPr>
              <w:pStyle w:val="CRCoverPage"/>
              <w:spacing w:after="0"/>
              <w:ind w:left="100"/>
              <w:rPr>
                <w:noProof/>
              </w:rPr>
            </w:pPr>
          </w:p>
          <w:p w14:paraId="708AA7DE" w14:textId="1A29A652" w:rsidR="008F3787" w:rsidRDefault="008F3787" w:rsidP="008F3787">
            <w:pPr>
              <w:pStyle w:val="CRCoverPage"/>
              <w:spacing w:after="0"/>
              <w:ind w:left="100"/>
              <w:rPr>
                <w:noProof/>
              </w:rPr>
            </w:pPr>
            <w:r>
              <w:rPr>
                <w:noProof/>
              </w:rPr>
              <w:t>Such service needs to be included in the NWDAF serivice in TS23.501.</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77777777" w:rsidR="001E41F3" w:rsidRDefault="005F5596" w:rsidP="00CB768B">
            <w:pPr>
              <w:pStyle w:val="CRCoverPage"/>
              <w:spacing w:after="0"/>
              <w:rPr>
                <w:noProof/>
              </w:rPr>
            </w:pPr>
            <w:r>
              <w:rPr>
                <w:noProof/>
              </w:rPr>
              <w:t xml:space="preserve">Adding the description of NWDAF providing accuracy information about analytics IDs and/or ML models to consumers. </w:t>
            </w:r>
          </w:p>
          <w:p w14:paraId="27AAE2EB" w14:textId="77777777" w:rsidR="005F5596" w:rsidRDefault="005F5596" w:rsidP="00CB768B">
            <w:pPr>
              <w:pStyle w:val="CRCoverPage"/>
              <w:spacing w:after="0"/>
              <w:rPr>
                <w:noProof/>
              </w:rPr>
            </w:pPr>
            <w:r>
              <w:rPr>
                <w:noProof/>
              </w:rPr>
              <w:t xml:space="preserve">Adding the accuracy checking capability as a parameter for NWDAF discover and selection. </w:t>
            </w:r>
          </w:p>
          <w:p w14:paraId="1BB7CD5A" w14:textId="77777777" w:rsidR="00D7593D" w:rsidRDefault="00D7593D">
            <w:pPr>
              <w:pStyle w:val="CRCoverPage"/>
              <w:spacing w:after="0"/>
              <w:rPr>
                <w:noProof/>
              </w:rPr>
            </w:pPr>
            <w:r>
              <w:rPr>
                <w:noProof/>
              </w:rPr>
              <w:t>Adding the accuracy checking capability in the NRF profile of NWDAF ap.</w:t>
            </w:r>
          </w:p>
          <w:p w14:paraId="31C656EC" w14:textId="754DC531" w:rsidR="00D7593D" w:rsidRDefault="00D7593D" w:rsidP="008F3787">
            <w:pPr>
              <w:pStyle w:val="CRCoverPage"/>
              <w:spacing w:after="0"/>
              <w:rPr>
                <w:noProof/>
              </w:rPr>
            </w:pPr>
            <w:r>
              <w:rPr>
                <w:noProof/>
              </w:rPr>
              <w:t>Adding the Nnwdaf_MLModelMonitor service in NWDAF service.</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E5621" w:rsidR="001E41F3" w:rsidRDefault="00D45D49">
            <w:pPr>
              <w:pStyle w:val="CRCoverPage"/>
              <w:spacing w:after="0"/>
              <w:ind w:left="100"/>
              <w:rPr>
                <w:noProof/>
              </w:rPr>
            </w:pPr>
            <w:r>
              <w:rPr>
                <w:noProof/>
              </w:rPr>
              <w:t>6.2.18, 6.3.1</w:t>
            </w:r>
            <w:r>
              <w:rPr>
                <w:noProof/>
              </w:rPr>
              <w:t>3</w:t>
            </w:r>
            <w:r w:rsidR="00CB768B">
              <w:rPr>
                <w:noProof/>
              </w:rPr>
              <w:t>,</w:t>
            </w:r>
            <w:r w:rsidR="008F3787">
              <w:rPr>
                <w:noProof/>
              </w:rPr>
              <w:t xml:space="preserve"> </w:t>
            </w:r>
            <w:r w:rsidR="00CB768B">
              <w:rPr>
                <w:noProof/>
              </w:rPr>
              <w:t>6.2.6.2,</w:t>
            </w:r>
            <w:r w:rsidR="00906139">
              <w:rPr>
                <w:noProof/>
              </w:rPr>
              <w:t xml:space="preserve"> </w:t>
            </w:r>
            <w:r w:rsidR="00CB768B">
              <w:rPr>
                <w:noProof/>
              </w:rPr>
              <w:t>7.2.12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D7FA2F" w14:textId="56508999"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90AF41" w14:textId="77777777" w:rsidR="00864C95" w:rsidRPr="001B7C50" w:rsidRDefault="00864C95" w:rsidP="00864C95">
      <w:pPr>
        <w:pStyle w:val="3"/>
      </w:pPr>
      <w:bookmarkStart w:id="2" w:name="_Toc122440802"/>
      <w:bookmarkStart w:id="3" w:name="_Toc20150205"/>
      <w:bookmarkStart w:id="4" w:name="_Toc27847013"/>
      <w:bookmarkStart w:id="5" w:name="_Toc36188144"/>
      <w:bookmarkStart w:id="6" w:name="_Toc45184054"/>
      <w:bookmarkStart w:id="7" w:name="_Toc47342896"/>
      <w:bookmarkStart w:id="8" w:name="_Toc51769598"/>
      <w:bookmarkStart w:id="9" w:name="_Toc114665656"/>
      <w:r w:rsidRPr="001B7C50">
        <w:t>6.2.18</w:t>
      </w:r>
      <w:r w:rsidRPr="001B7C50">
        <w:tab/>
        <w:t>Network Data Analytics Function (NWDAF)</w:t>
      </w:r>
      <w:bookmarkEnd w:id="2"/>
    </w:p>
    <w:p w14:paraId="2FA013D3" w14:textId="77777777" w:rsidR="00864C95" w:rsidRPr="001B7C50" w:rsidRDefault="00864C95" w:rsidP="00864C95">
      <w:r w:rsidRPr="001B7C50">
        <w:t>The Network Data Analytics Function (NWDAF) includes one or more of the following functionalities:</w:t>
      </w:r>
    </w:p>
    <w:p w14:paraId="2B255CDF" w14:textId="77777777" w:rsidR="00864C95" w:rsidRPr="001B7C50" w:rsidRDefault="00864C95" w:rsidP="00864C95">
      <w:pPr>
        <w:pStyle w:val="B1"/>
      </w:pPr>
      <w:r w:rsidRPr="001B7C50">
        <w:t>-</w:t>
      </w:r>
      <w:r w:rsidRPr="001B7C50">
        <w:tab/>
        <w:t>Support data collection from NFs and AFs;</w:t>
      </w:r>
    </w:p>
    <w:p w14:paraId="53689AF9" w14:textId="77777777" w:rsidR="00864C95" w:rsidRPr="001B7C50" w:rsidRDefault="00864C95" w:rsidP="00864C95">
      <w:pPr>
        <w:pStyle w:val="B1"/>
      </w:pPr>
      <w:r w:rsidRPr="001B7C50">
        <w:t>-</w:t>
      </w:r>
      <w:r w:rsidRPr="001B7C50">
        <w:tab/>
        <w:t>Support data collection from OAM;</w:t>
      </w:r>
    </w:p>
    <w:p w14:paraId="09ED91F8" w14:textId="264883E8" w:rsidR="00864C95" w:rsidRPr="001B7C50" w:rsidRDefault="00864C95" w:rsidP="00864C95">
      <w:pPr>
        <w:pStyle w:val="B1"/>
      </w:pPr>
      <w:r w:rsidRPr="001B7C50">
        <w:t>-</w:t>
      </w:r>
      <w:r w:rsidRPr="001B7C50">
        <w:tab/>
        <w:t>NWDAF service registration and metadata exposure to NFs and AFs</w:t>
      </w:r>
      <w:proofErr w:type="gramStart"/>
      <w:r w:rsidRPr="001B7C50">
        <w:t>;-</w:t>
      </w:r>
      <w:proofErr w:type="gramEnd"/>
      <w:r w:rsidRPr="001B7C50">
        <w:tab/>
        <w:t>Support analytics information provisioning to NFs and AFs;</w:t>
      </w:r>
    </w:p>
    <w:p w14:paraId="7A0584B9" w14:textId="33880048" w:rsidR="00864C95" w:rsidRDefault="00864C95" w:rsidP="00864C95">
      <w:pPr>
        <w:pStyle w:val="B1"/>
      </w:pPr>
      <w:r w:rsidRPr="001B7C50">
        <w:t>-</w:t>
      </w:r>
      <w:r w:rsidRPr="001B7C50">
        <w:tab/>
        <w:t>Support Machine Learning (ML) model training and provisioning to NWDAFs (containing Analytics logical function).</w:t>
      </w:r>
    </w:p>
    <w:p w14:paraId="502B3D2F" w14:textId="77777777" w:rsidR="00AA76EA" w:rsidRDefault="00AA76EA" w:rsidP="00AA76EA">
      <w:pPr>
        <w:pStyle w:val="B1"/>
        <w:rPr>
          <w:ins w:id="10" w:author="Huawei" w:date="2023-01-05T16:55:00Z"/>
        </w:rPr>
      </w:pPr>
      <w:ins w:id="11" w:author="Huawei" w:date="2023-01-05T16:55:00Z">
        <w:r>
          <w:t>-</w:t>
        </w:r>
        <w:r>
          <w:tab/>
          <w:t xml:space="preserve">Support accuracy information about </w:t>
        </w:r>
        <w:proofErr w:type="spellStart"/>
        <w:r>
          <w:t>Analtyics</w:t>
        </w:r>
        <w:proofErr w:type="spellEnd"/>
        <w:r>
          <w:t xml:space="preserve"> IDs provisioning for NFs;</w:t>
        </w:r>
      </w:ins>
    </w:p>
    <w:p w14:paraId="037F92B1" w14:textId="451B48BE" w:rsidR="00AA76EA" w:rsidRPr="001B7C50" w:rsidRDefault="00AA76EA" w:rsidP="00AA76EA">
      <w:pPr>
        <w:pStyle w:val="B1"/>
      </w:pPr>
      <w:ins w:id="12" w:author="Huawei" w:date="2023-01-05T16:55:00Z">
        <w:r>
          <w:t>-</w:t>
        </w:r>
        <w:r>
          <w:tab/>
          <w:t>Support accuracy information about ML model provisioning for NFs;</w:t>
        </w:r>
      </w:ins>
    </w:p>
    <w:p w14:paraId="40C19ECC" w14:textId="77777777" w:rsidR="00864C95" w:rsidRPr="001B7C50" w:rsidRDefault="00864C95" w:rsidP="00864C95">
      <w:r w:rsidRPr="001B7C50">
        <w:t>The details of the NWDAF functionality are defined in TS</w:t>
      </w:r>
      <w:r>
        <w:t> </w:t>
      </w:r>
      <w:r w:rsidRPr="001B7C50">
        <w:t>23.288</w:t>
      </w:r>
      <w:r>
        <w:t> </w:t>
      </w:r>
      <w:r w:rsidRPr="001B7C50">
        <w:t>[86].</w:t>
      </w:r>
    </w:p>
    <w:p w14:paraId="5EF5E009" w14:textId="77777777" w:rsidR="00864C95" w:rsidRPr="001B7C50" w:rsidRDefault="00864C95" w:rsidP="00864C95">
      <w:pPr>
        <w:pStyle w:val="NO"/>
      </w:pPr>
      <w:r w:rsidRPr="001B7C50">
        <w:t>NOTE 1:</w:t>
      </w:r>
      <w:r w:rsidRPr="001B7C50">
        <w:tab/>
        <w:t>Some or all of the NWDAF functionalities can be supported in a single instance of an NWDAF.</w:t>
      </w:r>
    </w:p>
    <w:p w14:paraId="2D713C2C" w14:textId="43FAB0B1" w:rsidR="006451BF" w:rsidRPr="009E0DE1" w:rsidRDefault="00864C95" w:rsidP="00427B58">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bookmarkEnd w:id="3"/>
      <w:bookmarkEnd w:id="4"/>
      <w:bookmarkEnd w:id="5"/>
      <w:bookmarkEnd w:id="6"/>
      <w:bookmarkEnd w:id="7"/>
      <w:bookmarkEnd w:id="8"/>
      <w:bookmarkEnd w:id="9"/>
    </w:p>
    <w:p w14:paraId="23D7F530" w14:textId="5B8CCF54"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D85680" w14:textId="77777777" w:rsidR="00AA76EA" w:rsidRPr="001B7C50" w:rsidRDefault="00AA76EA" w:rsidP="00AA76EA">
      <w:pPr>
        <w:pStyle w:val="3"/>
      </w:pPr>
      <w:bookmarkStart w:id="13" w:name="_Toc131517163"/>
      <w:bookmarkStart w:id="14" w:name="_Toc122440859"/>
      <w:r w:rsidRPr="001B7C50">
        <w:t>6.3.13</w:t>
      </w:r>
      <w:r w:rsidRPr="001B7C50">
        <w:tab/>
        <w:t>NWDAF discovery and selection</w:t>
      </w:r>
      <w:bookmarkEnd w:id="13"/>
    </w:p>
    <w:p w14:paraId="577B32DB" w14:textId="77777777" w:rsidR="00AA76EA" w:rsidRPr="001B7C50" w:rsidRDefault="00AA76EA" w:rsidP="00AA76EA">
      <w:r w:rsidRPr="001B7C50">
        <w:t>Multiple instances of NWDAF may be deployed in a network.</w:t>
      </w:r>
    </w:p>
    <w:p w14:paraId="2C5AEAE7" w14:textId="77777777" w:rsidR="00AA76EA" w:rsidRPr="001B7C50" w:rsidRDefault="00AA76EA" w:rsidP="00AA76EA">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6F2769C" w14:textId="77777777" w:rsidR="00AA76EA" w:rsidRPr="001B7C50" w:rsidRDefault="00AA76EA" w:rsidP="00AA76EA">
      <w:r w:rsidRPr="001B7C50">
        <w:t>The NRF may return one or more candidate NWDAF instance(s) and each candidate NWDAF instance (based on its registered profile) supports the Analytics ID with a time that is less than or equal to the Supported Analytics Delay.</w:t>
      </w:r>
    </w:p>
    <w:p w14:paraId="0EBD1E95" w14:textId="77777777" w:rsidR="00AA76EA" w:rsidRPr="001B7C50" w:rsidRDefault="00AA76EA" w:rsidP="00AA76EA">
      <w:r w:rsidRPr="001B7C50">
        <w:t>The following factors may be considered by the NF consumer for NWDAF selection:</w:t>
      </w:r>
    </w:p>
    <w:p w14:paraId="084B00CA" w14:textId="77777777" w:rsidR="00AA76EA" w:rsidRPr="001B7C50" w:rsidRDefault="00AA76EA" w:rsidP="00AA76EA">
      <w:pPr>
        <w:pStyle w:val="B1"/>
      </w:pPr>
      <w:r w:rsidRPr="001B7C50">
        <w:t>-</w:t>
      </w:r>
      <w:r w:rsidRPr="001B7C50">
        <w:tab/>
        <w:t>S-NSSAI.</w:t>
      </w:r>
    </w:p>
    <w:p w14:paraId="406A03E0" w14:textId="77777777" w:rsidR="00AA76EA" w:rsidRPr="001B7C50" w:rsidRDefault="00AA76EA" w:rsidP="00AA76EA">
      <w:pPr>
        <w:pStyle w:val="B1"/>
      </w:pPr>
      <w:r w:rsidRPr="001B7C50">
        <w:t>-</w:t>
      </w:r>
      <w:r w:rsidRPr="001B7C50">
        <w:tab/>
        <w:t>Analytics ID(s).</w:t>
      </w:r>
    </w:p>
    <w:p w14:paraId="3E236E95" w14:textId="77777777" w:rsidR="00AA76EA" w:rsidRPr="001B7C50" w:rsidRDefault="00AA76EA" w:rsidP="00AA76EA">
      <w:pPr>
        <w:pStyle w:val="B1"/>
      </w:pPr>
      <w:r w:rsidRPr="001B7C50">
        <w:t>-</w:t>
      </w:r>
      <w:r w:rsidRPr="001B7C50">
        <w:tab/>
        <w:t>Supported service(s), possibly with their associated Analytics IDs.</w:t>
      </w:r>
    </w:p>
    <w:p w14:paraId="70562B88" w14:textId="77777777" w:rsidR="00AA76EA" w:rsidRPr="001B7C50" w:rsidRDefault="00AA76EA" w:rsidP="00AA76EA">
      <w:pPr>
        <w:pStyle w:val="B1"/>
      </w:pPr>
      <w:r w:rsidRPr="001B7C50">
        <w:t>-</w:t>
      </w:r>
      <w:r w:rsidRPr="001B7C50">
        <w:tab/>
        <w:t>NWDAF Serving Area information, i.e. list of TAIs for which the NWDAF can provide analytics, trained ML models and/or data.</w:t>
      </w:r>
    </w:p>
    <w:p w14:paraId="34D105B4" w14:textId="77777777" w:rsidR="00AA76EA" w:rsidRPr="001B7C50" w:rsidRDefault="00AA76EA" w:rsidP="00AA76EA">
      <w:pPr>
        <w:pStyle w:val="NO"/>
      </w:pPr>
      <w:r w:rsidRPr="001B7C50">
        <w:t>NOTE 1:</w:t>
      </w:r>
      <w:r w:rsidRPr="001B7C50">
        <w:tab/>
        <w:t>If all services provided by one NWDAF do not support the same Analytics ID, the NWDAF registers the Analytics IDs of the services at the service level.</w:t>
      </w:r>
    </w:p>
    <w:p w14:paraId="51D4A9A0" w14:textId="77777777" w:rsidR="00AA76EA" w:rsidRPr="001B7C50" w:rsidRDefault="00AA76EA" w:rsidP="00AA76EA">
      <w:pPr>
        <w:pStyle w:val="NO"/>
      </w:pPr>
      <w:r w:rsidRPr="001B7C50">
        <w:t>NOTE 2:</w:t>
      </w:r>
      <w:r w:rsidRPr="001B7C50">
        <w:tab/>
        <w:t>Analytics ID(s) at service level take precedence over Analytics ID(s) at NF level.</w:t>
      </w:r>
    </w:p>
    <w:p w14:paraId="667C33CB" w14:textId="77777777" w:rsidR="00AA76EA" w:rsidRPr="001B7C50" w:rsidRDefault="00AA76EA" w:rsidP="00AA76EA">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45DBD653" w14:textId="77777777" w:rsidR="00AA76EA" w:rsidRPr="001B7C50" w:rsidRDefault="00AA76EA" w:rsidP="00AA76EA">
      <w:pPr>
        <w:pStyle w:val="B1"/>
      </w:pPr>
      <w:r w:rsidRPr="001B7C50">
        <w:t>-</w:t>
      </w:r>
      <w:r w:rsidRPr="001B7C50">
        <w:tab/>
        <w:t>(only when DCCF is hosted by NWDAF):</w:t>
      </w:r>
    </w:p>
    <w:p w14:paraId="1DBA175B" w14:textId="77777777" w:rsidR="00AA76EA" w:rsidRPr="001B7C50" w:rsidRDefault="00AA76EA" w:rsidP="00AA76EA">
      <w:pPr>
        <w:pStyle w:val="B2"/>
      </w:pPr>
      <w:r w:rsidRPr="001B7C50">
        <w:t>-</w:t>
      </w:r>
      <w:r w:rsidRPr="001B7C50">
        <w:tab/>
        <w:t>NF type of the data source.</w:t>
      </w:r>
    </w:p>
    <w:p w14:paraId="071EB270" w14:textId="77777777" w:rsidR="00AA76EA" w:rsidRPr="001B7C50" w:rsidRDefault="00AA76EA" w:rsidP="00AA76EA">
      <w:pPr>
        <w:pStyle w:val="B1"/>
      </w:pPr>
      <w:r w:rsidRPr="001B7C50">
        <w:t>-</w:t>
      </w:r>
      <w:r w:rsidRPr="001B7C50">
        <w:tab/>
        <w:t>NF Set ID of the data source.</w:t>
      </w:r>
    </w:p>
    <w:p w14:paraId="3FB024E4" w14:textId="77777777" w:rsidR="00AA76EA" w:rsidRPr="001B7C50" w:rsidRDefault="00AA76EA" w:rsidP="00AA76EA">
      <w:pPr>
        <w:pStyle w:val="NO"/>
      </w:pPr>
      <w:r w:rsidRPr="001B7C50">
        <w:lastRenderedPageBreak/>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63840D20" w14:textId="77777777" w:rsidR="00AA76EA" w:rsidRPr="001B7C50" w:rsidRDefault="00AA76EA" w:rsidP="00AA76EA">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5BF87DB5" w14:textId="77777777" w:rsidR="00AA76EA" w:rsidRPr="001B7C50" w:rsidRDefault="00AA76EA" w:rsidP="00AA76EA">
      <w:pPr>
        <w:pStyle w:val="NO"/>
      </w:pPr>
      <w:r w:rsidRPr="001B7C50">
        <w:t>NOTE 6:</w:t>
      </w:r>
      <w:r w:rsidRPr="001B7C50">
        <w:tab/>
        <w:t>The presence of NF type of data source or NF set ID of the data source denotes that the NWDAF can collect data from such NF Sets or NF Types.</w:t>
      </w:r>
    </w:p>
    <w:p w14:paraId="66FB76F9" w14:textId="77777777" w:rsidR="00AA76EA" w:rsidRPr="001B7C50" w:rsidRDefault="00AA76EA" w:rsidP="00AA76EA">
      <w:pPr>
        <w:pStyle w:val="B1"/>
      </w:pPr>
      <w:r w:rsidRPr="001B7C50">
        <w:t>-</w:t>
      </w:r>
      <w:r w:rsidRPr="001B7C50">
        <w:tab/>
        <w:t>Supported Analytics Delay of the requested Analytics ID(s) (see clause 6.2.6.2).</w:t>
      </w:r>
    </w:p>
    <w:p w14:paraId="58100FB6" w14:textId="77777777" w:rsidR="00AA76EA" w:rsidRPr="001B7C50" w:rsidRDefault="00AA76EA" w:rsidP="00AA76EA">
      <w:r w:rsidRPr="001B7C50">
        <w:t>In the case of multiple instances of NWDAFs deployment, following factors may also be considered:</w:t>
      </w:r>
    </w:p>
    <w:p w14:paraId="7B37B07A" w14:textId="77777777" w:rsidR="00AA76EA" w:rsidRPr="001B7C50" w:rsidRDefault="00AA76EA" w:rsidP="00AA76EA">
      <w:pPr>
        <w:pStyle w:val="B1"/>
      </w:pPr>
      <w:r w:rsidRPr="001B7C50">
        <w:t>-</w:t>
      </w:r>
      <w:r w:rsidRPr="001B7C50">
        <w:tab/>
        <w:t>NWDAF Capabilities:</w:t>
      </w:r>
    </w:p>
    <w:p w14:paraId="227A1FB9" w14:textId="77777777" w:rsidR="00AA76EA" w:rsidRPr="001B7C50" w:rsidRDefault="00AA76EA" w:rsidP="00AA76EA">
      <w:pPr>
        <w:pStyle w:val="B2"/>
      </w:pPr>
      <w:r w:rsidRPr="001B7C50">
        <w:t>-</w:t>
      </w:r>
      <w:r w:rsidRPr="001B7C50">
        <w:tab/>
        <w:t>Analytics aggregation capability.</w:t>
      </w:r>
    </w:p>
    <w:p w14:paraId="421FC929" w14:textId="2C357D4D" w:rsidR="00AA76EA" w:rsidRDefault="00AA76EA" w:rsidP="00AA76EA">
      <w:pPr>
        <w:pStyle w:val="B2"/>
      </w:pPr>
      <w:r w:rsidRPr="001B7C50">
        <w:t>-</w:t>
      </w:r>
      <w:r w:rsidRPr="001B7C50">
        <w:tab/>
        <w:t>Analytics metadata provisioning capability.</w:t>
      </w:r>
    </w:p>
    <w:p w14:paraId="1B14CE2A" w14:textId="14825E39" w:rsidR="00AA76EA" w:rsidRPr="001B7C50" w:rsidRDefault="00AA76EA" w:rsidP="00AA76EA">
      <w:pPr>
        <w:pStyle w:val="B2"/>
      </w:pPr>
      <w:ins w:id="15" w:author="Huawei" w:date="2023-01-05T16:58:00Z">
        <w:r>
          <w:t>-</w:t>
        </w:r>
        <w:r>
          <w:tab/>
          <w:t>Accuracy checking capability.</w:t>
        </w:r>
      </w:ins>
    </w:p>
    <w:p w14:paraId="5874F246" w14:textId="77777777" w:rsidR="00AA76EA" w:rsidRPr="001B7C50" w:rsidRDefault="00AA76EA" w:rsidP="00AA76EA">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97F531B" w14:textId="77777777" w:rsidR="00AA76EA" w:rsidRPr="001B7C50" w:rsidRDefault="00AA76EA" w:rsidP="00AA76EA">
      <w:pPr>
        <w:pStyle w:val="B1"/>
      </w:pPr>
      <w:r w:rsidRPr="001B7C50">
        <w:t>-</w:t>
      </w:r>
      <w:r w:rsidRPr="001B7C50">
        <w:tab/>
        <w:t>SUPI.</w:t>
      </w:r>
    </w:p>
    <w:p w14:paraId="44A3E6F5" w14:textId="77777777" w:rsidR="00AA76EA" w:rsidRPr="001B7C50" w:rsidRDefault="00AA76EA" w:rsidP="00AA76EA">
      <w:pPr>
        <w:pStyle w:val="B1"/>
      </w:pPr>
      <w:r w:rsidRPr="001B7C50">
        <w:t>-</w:t>
      </w:r>
      <w:r w:rsidRPr="001B7C50">
        <w:tab/>
        <w:t>Analytics ID(s).</w:t>
      </w:r>
    </w:p>
    <w:p w14:paraId="5EE02F07" w14:textId="77777777" w:rsidR="00AA76EA" w:rsidRPr="001B7C50" w:rsidRDefault="00AA76EA" w:rsidP="00AA76EA">
      <w:r w:rsidRPr="001B7C50">
        <w:t>When selecting an NWDAF for ML model provisioning, the following additional factors may be considered by the NWDAF:</w:t>
      </w:r>
    </w:p>
    <w:p w14:paraId="5978FA34" w14:textId="77777777" w:rsidR="00AA76EA" w:rsidRPr="001B7C50" w:rsidRDefault="00AA76EA" w:rsidP="00AA76EA">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112394DB" w14:textId="77777777" w:rsidR="00AA76EA" w:rsidRDefault="00AA76EA" w:rsidP="00AA76EA">
      <w:r>
        <w:t>When selecting an NWDAF that supports Federated Learning, the following additional factors may be considered by the NWDAF:</w:t>
      </w:r>
    </w:p>
    <w:p w14:paraId="1D12419E" w14:textId="77777777" w:rsidR="00AA76EA" w:rsidRDefault="00AA76EA" w:rsidP="00AA76EA">
      <w:pPr>
        <w:pStyle w:val="B1"/>
      </w:pPr>
      <w:r>
        <w:t>-</w:t>
      </w:r>
      <w:r>
        <w:tab/>
        <w:t>Time Period of Interest: time interval [start…end], during which the Federated Learning will be performed.</w:t>
      </w:r>
    </w:p>
    <w:p w14:paraId="606C1CBE" w14:textId="77777777" w:rsidR="00AA76EA" w:rsidRDefault="00AA76EA" w:rsidP="00AA76EA">
      <w:pPr>
        <w:pStyle w:val="B1"/>
      </w:pPr>
      <w:r>
        <w:t>-</w:t>
      </w:r>
      <w:r>
        <w:tab/>
        <w:t>when selecting FL client:</w:t>
      </w:r>
    </w:p>
    <w:p w14:paraId="2E9796C4" w14:textId="77777777" w:rsidR="00AA76EA" w:rsidRDefault="00AA76EA" w:rsidP="00AA76EA">
      <w:pPr>
        <w:pStyle w:val="B2"/>
      </w:pPr>
      <w:r>
        <w:t>-</w:t>
      </w:r>
      <w:r>
        <w:tab/>
        <w:t>FL capability type as FL client per Analytics ID.</w:t>
      </w:r>
    </w:p>
    <w:p w14:paraId="087FACB5" w14:textId="77777777" w:rsidR="00AA76EA" w:rsidRDefault="00AA76EA" w:rsidP="00AA76EA">
      <w:pPr>
        <w:pStyle w:val="B2"/>
      </w:pPr>
      <w:r>
        <w:t>-</w:t>
      </w:r>
      <w:r>
        <w:tab/>
        <w:t>Data available by the FL client.</w:t>
      </w:r>
    </w:p>
    <w:p w14:paraId="25114484" w14:textId="77777777" w:rsidR="00AA76EA" w:rsidRDefault="00AA76EA" w:rsidP="00AA76EA">
      <w:pPr>
        <w:pStyle w:val="B1"/>
      </w:pPr>
      <w:r>
        <w:t>-</w:t>
      </w:r>
      <w:r>
        <w:tab/>
        <w:t>when selecting FL server:</w:t>
      </w:r>
    </w:p>
    <w:p w14:paraId="227E4E9A" w14:textId="77777777" w:rsidR="00AA76EA" w:rsidRDefault="00AA76EA" w:rsidP="00AA76EA">
      <w:pPr>
        <w:pStyle w:val="B2"/>
      </w:pPr>
      <w:r>
        <w:t>-</w:t>
      </w:r>
      <w:r>
        <w:tab/>
        <w:t>FL capability type as FL server per Analytics ID.</w:t>
      </w:r>
    </w:p>
    <w:p w14:paraId="629A2AD5" w14:textId="77777777" w:rsidR="00AA76EA" w:rsidRDefault="00AA76EA" w:rsidP="00AA76EA">
      <w:pPr>
        <w:pStyle w:val="B2"/>
      </w:pPr>
      <w:r>
        <w:t>-</w:t>
      </w:r>
      <w:r>
        <w:tab/>
        <w:t>The ML model Filter information parameters S-NSSAI(s) and Area(s) of Interest (see clause 5.2 of TS 23.288 [86]) for the trained ML model(s) per Analytics ID(s), if available.</w:t>
      </w:r>
    </w:p>
    <w:p w14:paraId="26491345" w14:textId="3E8E90AC" w:rsidR="00311C0B" w:rsidRDefault="00AA76EA" w:rsidP="00311C0B">
      <w:pPr>
        <w:pStyle w:val="EditorsNote"/>
      </w:pPr>
      <w:r>
        <w:t>Editor's note:</w:t>
      </w:r>
      <w:r>
        <w:tab/>
        <w:t>Clarification for "Data available by the FL client" is FFS.</w:t>
      </w:r>
    </w:p>
    <w:p w14:paraId="2C8289DE" w14:textId="14576444" w:rsidR="00311C0B" w:rsidRPr="00427B58" w:rsidRDefault="00311C0B" w:rsidP="00311C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B8D312A" w14:textId="77777777" w:rsidR="00B36FE1" w:rsidRPr="001B7C50" w:rsidRDefault="00B36FE1" w:rsidP="00B36FE1">
      <w:pPr>
        <w:pStyle w:val="4"/>
      </w:pPr>
      <w:bookmarkStart w:id="16" w:name="_Toc45184039"/>
      <w:bookmarkStart w:id="17" w:name="_Toc47342881"/>
      <w:bookmarkStart w:id="18" w:name="_Toc51769583"/>
      <w:bookmarkStart w:id="19" w:name="_Toc131517091"/>
      <w:r w:rsidRPr="001B7C50">
        <w:t>6.2.6.2</w:t>
      </w:r>
      <w:r w:rsidRPr="001B7C50">
        <w:tab/>
        <w:t>NF profile</w:t>
      </w:r>
      <w:bookmarkEnd w:id="16"/>
      <w:bookmarkEnd w:id="17"/>
      <w:bookmarkEnd w:id="18"/>
      <w:bookmarkEnd w:id="19"/>
    </w:p>
    <w:p w14:paraId="42A3E1FD" w14:textId="77777777" w:rsidR="00B36FE1" w:rsidRPr="001B7C50" w:rsidRDefault="00B36FE1" w:rsidP="00B36FE1">
      <w:pPr>
        <w:rPr>
          <w:lang w:eastAsia="zh-CN"/>
        </w:rPr>
      </w:pPr>
      <w:r w:rsidRPr="001B7C50">
        <w:rPr>
          <w:lang w:eastAsia="zh-CN"/>
        </w:rPr>
        <w:t>NF profile of NF instance maintained in an NRF includes the following information:</w:t>
      </w:r>
    </w:p>
    <w:p w14:paraId="24217690" w14:textId="77777777" w:rsidR="00B36FE1" w:rsidRPr="001B7C50" w:rsidRDefault="00B36FE1" w:rsidP="00B36FE1">
      <w:pPr>
        <w:pStyle w:val="B1"/>
        <w:rPr>
          <w:lang w:eastAsia="zh-CN"/>
        </w:rPr>
      </w:pPr>
      <w:r w:rsidRPr="001B7C50">
        <w:t>-</w:t>
      </w:r>
      <w:r w:rsidRPr="001B7C50">
        <w:tab/>
      </w:r>
      <w:r w:rsidRPr="001B7C50">
        <w:rPr>
          <w:lang w:eastAsia="zh-CN"/>
        </w:rPr>
        <w:t>NF instance ID.</w:t>
      </w:r>
    </w:p>
    <w:p w14:paraId="32CE2903" w14:textId="77777777" w:rsidR="00B36FE1" w:rsidRPr="001B7C50" w:rsidRDefault="00B36FE1" w:rsidP="00B36FE1">
      <w:pPr>
        <w:pStyle w:val="B1"/>
        <w:rPr>
          <w:lang w:eastAsia="zh-CN"/>
        </w:rPr>
      </w:pPr>
      <w:r w:rsidRPr="001B7C50">
        <w:t>-</w:t>
      </w:r>
      <w:r w:rsidRPr="001B7C50">
        <w:tab/>
      </w:r>
      <w:r w:rsidRPr="001B7C50">
        <w:rPr>
          <w:lang w:eastAsia="zh-CN"/>
        </w:rPr>
        <w:t>NF type.</w:t>
      </w:r>
    </w:p>
    <w:p w14:paraId="2A08227F" w14:textId="77777777" w:rsidR="00B36FE1" w:rsidRPr="001B7C50" w:rsidRDefault="00B36FE1" w:rsidP="00B36FE1">
      <w:pPr>
        <w:pStyle w:val="B1"/>
        <w:rPr>
          <w:lang w:eastAsia="zh-CN"/>
        </w:rPr>
      </w:pPr>
      <w:r w:rsidRPr="001B7C50">
        <w:lastRenderedPageBreak/>
        <w:t>-</w:t>
      </w:r>
      <w:r w:rsidRPr="001B7C50">
        <w:tab/>
      </w:r>
      <w:r w:rsidRPr="001B7C50">
        <w:rPr>
          <w:lang w:eastAsia="zh-CN"/>
        </w:rPr>
        <w:t>PLMN ID in the case of PLMN, PLMN ID + NID in the case of SNPN.</w:t>
      </w:r>
    </w:p>
    <w:p w14:paraId="152023C7" w14:textId="77777777" w:rsidR="00B36FE1" w:rsidRPr="001B7C50" w:rsidRDefault="00B36FE1" w:rsidP="00B36FE1">
      <w:pPr>
        <w:pStyle w:val="B1"/>
        <w:rPr>
          <w:lang w:eastAsia="zh-CN"/>
        </w:rPr>
      </w:pPr>
      <w:r w:rsidRPr="001B7C50">
        <w:t>-</w:t>
      </w:r>
      <w:r w:rsidRPr="001B7C50">
        <w:tab/>
        <w:t xml:space="preserve">Network Slice related </w:t>
      </w:r>
      <w:r w:rsidRPr="001B7C50">
        <w:rPr>
          <w:lang w:eastAsia="zh-CN"/>
        </w:rPr>
        <w:t>Identifier(s) e.g. S-NSSAI, NSI ID.</w:t>
      </w:r>
    </w:p>
    <w:p w14:paraId="0D094145" w14:textId="77777777" w:rsidR="00B36FE1" w:rsidRPr="001B7C50" w:rsidRDefault="00B36FE1" w:rsidP="00B36FE1">
      <w:pPr>
        <w:pStyle w:val="B1"/>
        <w:rPr>
          <w:lang w:eastAsia="zh-CN"/>
        </w:rPr>
      </w:pPr>
      <w:r w:rsidRPr="001B7C50">
        <w:t>-</w:t>
      </w:r>
      <w:r w:rsidRPr="001B7C50">
        <w:tab/>
      </w:r>
      <w:r w:rsidRPr="001B7C50">
        <w:rPr>
          <w:lang w:eastAsia="zh-CN"/>
        </w:rPr>
        <w:t>FQDN or IP address of NF.</w:t>
      </w:r>
    </w:p>
    <w:p w14:paraId="37199B7B" w14:textId="77777777" w:rsidR="00B36FE1" w:rsidRPr="001B7C50" w:rsidRDefault="00B36FE1" w:rsidP="00B36FE1">
      <w:pPr>
        <w:pStyle w:val="B1"/>
        <w:rPr>
          <w:lang w:eastAsia="zh-CN"/>
        </w:rPr>
      </w:pPr>
      <w:r w:rsidRPr="001B7C50">
        <w:t>-</w:t>
      </w:r>
      <w:r w:rsidRPr="001B7C50">
        <w:tab/>
        <w:t xml:space="preserve">NF </w:t>
      </w:r>
      <w:r w:rsidRPr="001B7C50">
        <w:rPr>
          <w:lang w:eastAsia="zh-CN"/>
        </w:rPr>
        <w:t>capacity information.</w:t>
      </w:r>
    </w:p>
    <w:p w14:paraId="6C6E85FD" w14:textId="77777777" w:rsidR="00B36FE1" w:rsidRPr="001B7C50" w:rsidRDefault="00B36FE1" w:rsidP="00B36FE1">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67171F9D" w14:textId="77777777" w:rsidR="00B36FE1" w:rsidRPr="001B7C50" w:rsidRDefault="00B36FE1" w:rsidP="00B36FE1">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7D24A8AB" w14:textId="77777777" w:rsidR="00B36FE1" w:rsidRPr="001B7C50" w:rsidRDefault="00B36FE1" w:rsidP="00B36FE1">
      <w:pPr>
        <w:pStyle w:val="B1"/>
        <w:rPr>
          <w:rFonts w:eastAsia="Malgun Gothic"/>
        </w:rPr>
      </w:pPr>
      <w:r w:rsidRPr="001B7C50">
        <w:rPr>
          <w:rFonts w:eastAsia="Malgun Gothic"/>
        </w:rPr>
        <w:t>-</w:t>
      </w:r>
      <w:r w:rsidRPr="001B7C50">
        <w:rPr>
          <w:rFonts w:eastAsia="Malgun Gothic"/>
        </w:rPr>
        <w:tab/>
        <w:t>NF Set ID.</w:t>
      </w:r>
    </w:p>
    <w:p w14:paraId="026791C6" w14:textId="77777777" w:rsidR="00B36FE1" w:rsidRPr="001B7C50" w:rsidRDefault="00B36FE1" w:rsidP="00B36FE1">
      <w:pPr>
        <w:pStyle w:val="B1"/>
        <w:rPr>
          <w:rFonts w:eastAsia="Malgun Gothic"/>
        </w:rPr>
      </w:pPr>
      <w:r w:rsidRPr="001B7C50">
        <w:rPr>
          <w:rFonts w:eastAsia="Malgun Gothic"/>
        </w:rPr>
        <w:t>-</w:t>
      </w:r>
      <w:r w:rsidRPr="001B7C50">
        <w:rPr>
          <w:rFonts w:eastAsia="Malgun Gothic"/>
        </w:rPr>
        <w:tab/>
        <w:t>NF Service Set ID of the NF service instance.</w:t>
      </w:r>
    </w:p>
    <w:p w14:paraId="5A5010E6" w14:textId="77777777" w:rsidR="00B36FE1" w:rsidRPr="001B7C50" w:rsidRDefault="00B36FE1" w:rsidP="00B36FE1">
      <w:pPr>
        <w:pStyle w:val="B1"/>
        <w:rPr>
          <w:lang w:eastAsia="zh-CN"/>
        </w:rPr>
      </w:pPr>
      <w:r w:rsidRPr="001B7C50">
        <w:rPr>
          <w:rFonts w:eastAsia="Malgun Gothic"/>
        </w:rPr>
        <w:t>-</w:t>
      </w:r>
      <w:r w:rsidRPr="001B7C50">
        <w:tab/>
        <w:t>NF Specific Service authorization information.</w:t>
      </w:r>
    </w:p>
    <w:p w14:paraId="4CA53BB2" w14:textId="77777777" w:rsidR="00B36FE1" w:rsidRPr="001B7C50" w:rsidRDefault="00B36FE1" w:rsidP="00B36FE1">
      <w:pPr>
        <w:pStyle w:val="B1"/>
        <w:rPr>
          <w:lang w:eastAsia="zh-CN"/>
        </w:rPr>
      </w:pPr>
      <w:r w:rsidRPr="001B7C50">
        <w:t>-</w:t>
      </w:r>
      <w:r w:rsidRPr="001B7C50">
        <w:tab/>
        <w:t xml:space="preserve">if applicable, </w:t>
      </w:r>
      <w:r w:rsidRPr="001B7C50">
        <w:rPr>
          <w:lang w:eastAsia="zh-CN"/>
        </w:rPr>
        <w:t>Names of supported services.</w:t>
      </w:r>
    </w:p>
    <w:p w14:paraId="79EFFAF8" w14:textId="77777777" w:rsidR="00B36FE1" w:rsidRPr="001B7C50" w:rsidRDefault="00B36FE1" w:rsidP="00B36FE1">
      <w:pPr>
        <w:pStyle w:val="B1"/>
        <w:rPr>
          <w:lang w:eastAsia="zh-CN"/>
        </w:rPr>
      </w:pPr>
      <w:r w:rsidRPr="001B7C50">
        <w:t>-</w:t>
      </w:r>
      <w:r w:rsidRPr="001B7C50">
        <w:tab/>
      </w:r>
      <w:r w:rsidRPr="001B7C50">
        <w:rPr>
          <w:lang w:eastAsia="zh-CN"/>
        </w:rPr>
        <w:t>Endpoint Address(es) of instance(s) of each supported service.</w:t>
      </w:r>
    </w:p>
    <w:p w14:paraId="067BFE19" w14:textId="77777777" w:rsidR="00B36FE1" w:rsidRPr="001B7C50" w:rsidRDefault="00B36FE1" w:rsidP="00B36FE1">
      <w:pPr>
        <w:pStyle w:val="B1"/>
        <w:rPr>
          <w:lang w:eastAsia="zh-CN"/>
        </w:rPr>
      </w:pPr>
      <w:r w:rsidRPr="001B7C50">
        <w:rPr>
          <w:lang w:eastAsia="zh-CN"/>
        </w:rPr>
        <w:t>-</w:t>
      </w:r>
      <w:r w:rsidRPr="001B7C50">
        <w:rPr>
          <w:lang w:eastAsia="zh-CN"/>
        </w:rPr>
        <w:tab/>
        <w:t>Identification of stored data/information.</w:t>
      </w:r>
    </w:p>
    <w:p w14:paraId="5DCFBE40" w14:textId="77777777" w:rsidR="00B36FE1" w:rsidRPr="001B7C50" w:rsidRDefault="00B36FE1" w:rsidP="00B36FE1">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05C28DCC" w14:textId="77777777" w:rsidR="00B36FE1" w:rsidRPr="001B7C50" w:rsidRDefault="00B36FE1" w:rsidP="00B36FE1">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13C677D8" w14:textId="77777777" w:rsidR="00B36FE1" w:rsidRPr="001B7C50" w:rsidRDefault="00B36FE1" w:rsidP="00B36FE1">
      <w:pPr>
        <w:pStyle w:val="B1"/>
      </w:pPr>
      <w:r w:rsidRPr="001B7C50">
        <w:t>-</w:t>
      </w:r>
      <w:r w:rsidRPr="001B7C50">
        <w:tab/>
        <w:t>Location information for the NF instance.</w:t>
      </w:r>
    </w:p>
    <w:p w14:paraId="3FF05DCE" w14:textId="77777777" w:rsidR="00B36FE1" w:rsidRPr="001B7C50" w:rsidRDefault="00B36FE1" w:rsidP="00B36FE1">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34B747E" w14:textId="77777777" w:rsidR="00B36FE1" w:rsidRPr="001B7C50" w:rsidRDefault="00B36FE1" w:rsidP="00B36FE1">
      <w:pPr>
        <w:pStyle w:val="B1"/>
      </w:pPr>
      <w:r w:rsidRPr="001B7C50">
        <w:t>-</w:t>
      </w:r>
      <w:r w:rsidRPr="001B7C50">
        <w:tab/>
        <w:t>TAI(s).</w:t>
      </w:r>
    </w:p>
    <w:p w14:paraId="00C0B249" w14:textId="77777777" w:rsidR="00B36FE1" w:rsidRPr="001B7C50" w:rsidRDefault="00B36FE1" w:rsidP="00B36FE1">
      <w:pPr>
        <w:pStyle w:val="B1"/>
      </w:pPr>
      <w:r w:rsidRPr="001B7C50">
        <w:t>-</w:t>
      </w:r>
      <w:r w:rsidRPr="001B7C50">
        <w:tab/>
        <w:t>NF load information.</w:t>
      </w:r>
    </w:p>
    <w:p w14:paraId="7B8449F3" w14:textId="77777777" w:rsidR="00B36FE1" w:rsidRPr="001B7C50" w:rsidRDefault="00B36FE1" w:rsidP="00B36FE1">
      <w:pPr>
        <w:pStyle w:val="B1"/>
      </w:pPr>
      <w:r w:rsidRPr="001B7C50">
        <w:t>-</w:t>
      </w:r>
      <w:r w:rsidRPr="001B7C50">
        <w:tab/>
        <w:t>Routing Indicator, Home Network Public Key identifier, for UDM and AUSF.</w:t>
      </w:r>
    </w:p>
    <w:p w14:paraId="1D15DF4B" w14:textId="77777777" w:rsidR="00B36FE1" w:rsidRPr="001B7C50" w:rsidRDefault="00B36FE1" w:rsidP="00B36FE1">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B23F5D1" w14:textId="77777777" w:rsidR="00B36FE1" w:rsidRPr="001B7C50" w:rsidRDefault="00B36FE1" w:rsidP="00B36FE1">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D9A4E42" w14:textId="77777777" w:rsidR="00B36FE1" w:rsidRPr="001B7C50" w:rsidRDefault="00B36FE1" w:rsidP="00B36FE1">
      <w:pPr>
        <w:pStyle w:val="B1"/>
      </w:pPr>
      <w:r w:rsidRPr="001B7C50">
        <w:t>-</w:t>
      </w:r>
      <w:r w:rsidRPr="001B7C50">
        <w:tab/>
        <w:t>For AUSF and NSSAAF in the case of SNPN Onboarding using a DCS with AAA server, identification of DCS (i.e. the realm of the Network Specific Identifier based SUPI).</w:t>
      </w:r>
    </w:p>
    <w:p w14:paraId="03B91338" w14:textId="77777777" w:rsidR="00B36FE1" w:rsidRPr="001B7C50" w:rsidRDefault="00B36FE1" w:rsidP="00B36FE1">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6E230BA1" w14:textId="77777777" w:rsidR="00B36FE1" w:rsidRPr="001B7C50" w:rsidRDefault="00B36FE1" w:rsidP="00B36FE1">
      <w:pPr>
        <w:pStyle w:val="B1"/>
      </w:pPr>
      <w:r w:rsidRPr="001B7C50">
        <w:t>-</w:t>
      </w:r>
      <w:r w:rsidRPr="001B7C50">
        <w:tab/>
        <w:t>One or more GUAMI(s), in the case of AMF.</w:t>
      </w:r>
    </w:p>
    <w:p w14:paraId="518219D8" w14:textId="77777777" w:rsidR="00B36FE1" w:rsidRDefault="00B36FE1" w:rsidP="00B36FE1">
      <w:pPr>
        <w:pStyle w:val="B1"/>
      </w:pPr>
      <w:r>
        <w:t>-</w:t>
      </w:r>
      <w:r>
        <w:tab/>
        <w:t>For the UPF, see</w:t>
      </w:r>
      <w:r w:rsidRPr="002C4A81">
        <w:t xml:space="preserve"> </w:t>
      </w:r>
      <w:r>
        <w:t>clause 5.2.7.2.2 of TS 23.502 [3].</w:t>
      </w:r>
    </w:p>
    <w:p w14:paraId="07266524" w14:textId="77777777" w:rsidR="00B36FE1" w:rsidRPr="001B7C50" w:rsidRDefault="00B36FE1" w:rsidP="00B36FE1">
      <w:pPr>
        <w:pStyle w:val="B1"/>
      </w:pPr>
      <w:r w:rsidRPr="001B7C50">
        <w:t>-</w:t>
      </w:r>
      <w:r w:rsidRPr="001B7C50">
        <w:tab/>
        <w:t>UDM Group ID, range(s) of SUPIs, range(s) of GPSIs, range(s) of internal group identifiers, range(s) of external group identifiers for UDM.</w:t>
      </w:r>
    </w:p>
    <w:p w14:paraId="6702B83E" w14:textId="77777777" w:rsidR="00B36FE1" w:rsidRPr="001B7C50" w:rsidRDefault="00B36FE1" w:rsidP="00B36FE1">
      <w:pPr>
        <w:pStyle w:val="B1"/>
      </w:pPr>
      <w:r w:rsidRPr="001B7C50">
        <w:t>-</w:t>
      </w:r>
      <w:r w:rsidRPr="001B7C50">
        <w:tab/>
        <w:t>UDR Group ID, range(s) of SUPIs, range(s) of GPSIs, range(s) of external group identifiers for UDR.</w:t>
      </w:r>
    </w:p>
    <w:p w14:paraId="6E631C21" w14:textId="77777777" w:rsidR="00B36FE1" w:rsidRPr="001B7C50" w:rsidRDefault="00B36FE1" w:rsidP="00B36FE1">
      <w:pPr>
        <w:pStyle w:val="B1"/>
      </w:pPr>
      <w:r w:rsidRPr="001B7C50">
        <w:t>-</w:t>
      </w:r>
      <w:r w:rsidRPr="001B7C50">
        <w:tab/>
        <w:t>AUSF Group ID, range(s) of SUPIs for AUSF.</w:t>
      </w:r>
    </w:p>
    <w:p w14:paraId="6B3B169F" w14:textId="77777777" w:rsidR="00B36FE1" w:rsidRPr="001B7C50" w:rsidRDefault="00B36FE1" w:rsidP="00B36FE1">
      <w:pPr>
        <w:pStyle w:val="B1"/>
      </w:pPr>
      <w:r w:rsidRPr="001B7C50">
        <w:lastRenderedPageBreak/>
        <w:t>-</w:t>
      </w:r>
      <w:r w:rsidRPr="001B7C50">
        <w:tab/>
        <w:t>PCF Group ID, range(s) of SUPIs for PCF.</w:t>
      </w:r>
    </w:p>
    <w:p w14:paraId="54DFBCAF" w14:textId="77777777" w:rsidR="00B36FE1" w:rsidRPr="001B7C50" w:rsidRDefault="00B36FE1" w:rsidP="00B36FE1">
      <w:pPr>
        <w:pStyle w:val="B1"/>
      </w:pPr>
      <w:r w:rsidRPr="001B7C50">
        <w:t>-</w:t>
      </w:r>
      <w:r w:rsidRPr="001B7C50">
        <w:tab/>
        <w:t>HSS Group ID, set(s) of IMPIs, set(s) of IMPU, set(s) of IMSIs, set(s) of PSIs, set(s) of MSISDN for HSS.</w:t>
      </w:r>
    </w:p>
    <w:p w14:paraId="26566735" w14:textId="61FCCD67" w:rsidR="00B36FE1" w:rsidRPr="001B7C50" w:rsidRDefault="00B36FE1" w:rsidP="00B36FE1">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8F3787">
        <w:t>)</w:t>
      </w:r>
      <w:ins w:id="20" w:author="hw_user" w:date="2023-05-10T11:42:00Z">
        <w:r w:rsidRPr="008F3787">
          <w:t>, Accuracy checking capability</w:t>
        </w:r>
      </w:ins>
      <w:ins w:id="21" w:author="hw_user" w:date="2023-05-10T11:58:00Z">
        <w:r w:rsidR="00E45BE5" w:rsidRPr="008F3787">
          <w:t>(if available)</w:t>
        </w:r>
      </w:ins>
      <w:r w:rsidRPr="008F3787">
        <w:t>.</w:t>
      </w:r>
    </w:p>
    <w:p w14:paraId="5BC229BA" w14:textId="77777777" w:rsidR="00B36FE1" w:rsidRDefault="00B36FE1" w:rsidP="00B36FE1">
      <w:pPr>
        <w:pStyle w:val="EditorsNote"/>
      </w:pPr>
      <w:r>
        <w:t>Editor's note:</w:t>
      </w:r>
      <w:r>
        <w:tab/>
        <w:t>Whether to register Time interval supporting FL to the NRF is FFS.</w:t>
      </w:r>
    </w:p>
    <w:p w14:paraId="42C7BDBB" w14:textId="77777777" w:rsidR="00B36FE1" w:rsidRPr="001B7C50" w:rsidRDefault="00B36FE1" w:rsidP="00B36FE1">
      <w:pPr>
        <w:pStyle w:val="NO"/>
      </w:pPr>
      <w:r w:rsidRPr="001B7C50">
        <w:t>NOTE 4:</w:t>
      </w:r>
      <w:r w:rsidRPr="001B7C50">
        <w:tab/>
        <w:t>The NWDAF's Serving Area information is common to all its supported Analytics IDs.</w:t>
      </w:r>
    </w:p>
    <w:p w14:paraId="03C67DC3" w14:textId="77777777" w:rsidR="00B36FE1" w:rsidRPr="001B7C50" w:rsidRDefault="00B36FE1" w:rsidP="00B36FE1">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0D3589C" w14:textId="77777777" w:rsidR="00B36FE1" w:rsidRPr="001B7C50" w:rsidRDefault="00B36FE1" w:rsidP="00B36FE1">
      <w:pPr>
        <w:pStyle w:val="NO"/>
      </w:pPr>
      <w:r w:rsidRPr="001B7C50">
        <w:t>NOTE 6:</w:t>
      </w:r>
      <w:r w:rsidRPr="001B7C50">
        <w:tab/>
        <w:t>The determination of Supported Analytics Delay, and how the NWDAF avoid updating its Supported Analytics Delay in NRF frequently is NWDAF implementation specific.</w:t>
      </w:r>
    </w:p>
    <w:p w14:paraId="76FB5067" w14:textId="77777777" w:rsidR="00B36FE1" w:rsidRPr="001B7C50" w:rsidRDefault="00B36FE1" w:rsidP="00B36FE1">
      <w:pPr>
        <w:pStyle w:val="B1"/>
      </w:pPr>
      <w:r w:rsidRPr="001B7C50">
        <w:t>-</w:t>
      </w:r>
      <w:r w:rsidRPr="001B7C50">
        <w:tab/>
        <w:t>Event ID(s) supported by AFs, in the case of NEF.</w:t>
      </w:r>
    </w:p>
    <w:p w14:paraId="224889D0" w14:textId="77777777" w:rsidR="00B36FE1" w:rsidRDefault="00B36FE1" w:rsidP="00B36FE1">
      <w:pPr>
        <w:pStyle w:val="B1"/>
      </w:pPr>
      <w:r>
        <w:t>-</w:t>
      </w:r>
      <w:r>
        <w:tab/>
        <w:t>Event Exposure service supported event ID(s) by UPF.</w:t>
      </w:r>
    </w:p>
    <w:p w14:paraId="53DBB6EB" w14:textId="77777777" w:rsidR="00B36FE1" w:rsidRPr="001B7C50" w:rsidRDefault="00B36FE1" w:rsidP="00B36FE1">
      <w:pPr>
        <w:pStyle w:val="B1"/>
      </w:pPr>
      <w:r w:rsidRPr="001B7C50">
        <w:t>-</w:t>
      </w:r>
      <w:r w:rsidRPr="001B7C50">
        <w:tab/>
        <w:t>Application Identifier(s) supported by AFs, in the case of NEF.</w:t>
      </w:r>
    </w:p>
    <w:p w14:paraId="2F0544B7" w14:textId="77777777" w:rsidR="00B36FE1" w:rsidRPr="001B7C50" w:rsidRDefault="00B36FE1" w:rsidP="00B36FE1">
      <w:pPr>
        <w:pStyle w:val="B1"/>
      </w:pPr>
      <w:r w:rsidRPr="001B7C50">
        <w:t>-</w:t>
      </w:r>
      <w:r w:rsidRPr="001B7C50">
        <w:tab/>
        <w:t>Range(s) of External Identifiers, or range(s) of External Group Identifiers, or the domain names served by the NEF, in the case of NEF.</w:t>
      </w:r>
    </w:p>
    <w:p w14:paraId="7829F72B" w14:textId="77777777" w:rsidR="00B36FE1" w:rsidRPr="001B7C50" w:rsidRDefault="00B36FE1" w:rsidP="00B36FE1">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CFC32E4" w14:textId="77777777" w:rsidR="00B36FE1" w:rsidRPr="001B7C50" w:rsidRDefault="00B36FE1" w:rsidP="00B36FE1">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23941D9" w14:textId="77777777" w:rsidR="00B36FE1" w:rsidRPr="001B7C50" w:rsidRDefault="00B36FE1" w:rsidP="00B36FE1">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9A006C3" w14:textId="77777777" w:rsidR="00B36FE1" w:rsidRPr="001B7C50" w:rsidRDefault="00B36FE1" w:rsidP="00B36FE1">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B303418" w14:textId="77777777" w:rsidR="00B36FE1" w:rsidRPr="001B7C50" w:rsidRDefault="00B36FE1" w:rsidP="00B36FE1">
      <w:pPr>
        <w:pStyle w:val="B1"/>
      </w:pPr>
      <w:r w:rsidRPr="001B7C50">
        <w:t>-</w:t>
      </w:r>
      <w:r w:rsidRPr="001B7C50">
        <w:tab/>
        <w:t>SCP Domain the NF belongs to.</w:t>
      </w:r>
    </w:p>
    <w:p w14:paraId="734B3A9B" w14:textId="77777777" w:rsidR="00B36FE1" w:rsidRPr="001B7C50" w:rsidRDefault="00B36FE1" w:rsidP="00B36FE1">
      <w:pPr>
        <w:pStyle w:val="B1"/>
      </w:pPr>
      <w:r w:rsidRPr="001B7C50">
        <w:t>-</w:t>
      </w:r>
      <w:r w:rsidRPr="001B7C50">
        <w:tab/>
        <w:t>DCCF Serving Area information, NF types of the data sources, NF Set IDs of the data sources, if available, in the case of DCCF.</w:t>
      </w:r>
    </w:p>
    <w:p w14:paraId="28144DDD" w14:textId="77777777" w:rsidR="00B36FE1" w:rsidRPr="001B7C50" w:rsidRDefault="00B36FE1" w:rsidP="00B36FE1">
      <w:pPr>
        <w:pStyle w:val="B1"/>
      </w:pPr>
      <w:r w:rsidRPr="001B7C50">
        <w:t>-</w:t>
      </w:r>
      <w:r w:rsidRPr="001B7C50">
        <w:tab/>
        <w:t>Supported DNAI list, in the case of SMF.</w:t>
      </w:r>
    </w:p>
    <w:p w14:paraId="2DFBCD03" w14:textId="77777777" w:rsidR="00B36FE1" w:rsidRPr="001B7C50" w:rsidRDefault="00B36FE1" w:rsidP="00B36FE1">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FF4A8A2" w14:textId="77777777" w:rsidR="00B36FE1" w:rsidRDefault="00B36FE1" w:rsidP="00B36FE1">
      <w:pPr>
        <w:pStyle w:val="B1"/>
      </w:pPr>
      <w:r>
        <w:t>-</w:t>
      </w:r>
      <w:r>
        <w:tab/>
        <w:t>IP address range, DNAI for UPF.</w:t>
      </w:r>
    </w:p>
    <w:p w14:paraId="57F61FB3" w14:textId="77777777" w:rsidR="00B36FE1" w:rsidRPr="001B7C50" w:rsidRDefault="00B36FE1" w:rsidP="00B36FE1">
      <w:pPr>
        <w:pStyle w:val="B1"/>
      </w:pPr>
      <w:r w:rsidRPr="001B7C50">
        <w:t>-</w:t>
      </w:r>
      <w:r w:rsidRPr="001B7C50">
        <w:tab/>
        <w:t>Additional V2X related NF profile parameters are defined in TS</w:t>
      </w:r>
      <w:r>
        <w:t> </w:t>
      </w:r>
      <w:r w:rsidRPr="001B7C50">
        <w:t>23.287</w:t>
      </w:r>
      <w:r>
        <w:t> </w:t>
      </w:r>
      <w:r w:rsidRPr="001B7C50">
        <w:t>[121].</w:t>
      </w:r>
    </w:p>
    <w:p w14:paraId="182AEF7F" w14:textId="77777777" w:rsidR="00B36FE1" w:rsidRPr="001B7C50" w:rsidRDefault="00B36FE1" w:rsidP="00B36FE1">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423289F8" w14:textId="77777777" w:rsidR="00B36FE1" w:rsidRPr="001B7C50" w:rsidRDefault="00B36FE1" w:rsidP="00B36FE1">
      <w:pPr>
        <w:pStyle w:val="B1"/>
      </w:pPr>
      <w:r w:rsidRPr="001B7C50">
        <w:t>-</w:t>
      </w:r>
      <w:r w:rsidRPr="001B7C50">
        <w:tab/>
        <w:t>Additional MBS related NF profile parameters are defined in TS</w:t>
      </w:r>
      <w:r>
        <w:t> </w:t>
      </w:r>
      <w:r w:rsidRPr="001B7C50">
        <w:t>23.247</w:t>
      </w:r>
      <w:r>
        <w:t> </w:t>
      </w:r>
      <w:r w:rsidRPr="001B7C50">
        <w:t>[129].</w:t>
      </w:r>
    </w:p>
    <w:p w14:paraId="27E3B6BA" w14:textId="77777777" w:rsidR="00B36FE1" w:rsidRPr="001B7C50" w:rsidRDefault="00B36FE1" w:rsidP="00B36FE1">
      <w:pPr>
        <w:pStyle w:val="B1"/>
      </w:pPr>
      <w:r w:rsidRPr="001B7C50">
        <w:t>-</w:t>
      </w:r>
      <w:r w:rsidRPr="001B7C50">
        <w:tab/>
        <w:t>Additional UAS related NF profile parameters are defined in TS</w:t>
      </w:r>
      <w:r>
        <w:t> </w:t>
      </w:r>
      <w:r w:rsidRPr="001B7C50">
        <w:t>23.256</w:t>
      </w:r>
      <w:r>
        <w:t> </w:t>
      </w:r>
      <w:r w:rsidRPr="001B7C50">
        <w:t>[136].</w:t>
      </w:r>
    </w:p>
    <w:p w14:paraId="6E60D6A8" w14:textId="26EFDD32" w:rsidR="00311C0B" w:rsidRPr="00B36FE1" w:rsidRDefault="00311C0B" w:rsidP="00311C0B">
      <w:pPr>
        <w:pStyle w:val="EditorsNote"/>
        <w:ind w:left="0" w:firstLine="0"/>
      </w:pPr>
    </w:p>
    <w:p w14:paraId="280DA7C1" w14:textId="5FFCD665" w:rsidR="00311C0B" w:rsidRPr="00427B58" w:rsidRDefault="00311C0B" w:rsidP="00311C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5FFE692" w14:textId="77777777" w:rsidR="003C22A5" w:rsidRPr="001B7C50" w:rsidRDefault="003C22A5" w:rsidP="003C22A5">
      <w:pPr>
        <w:pStyle w:val="3"/>
        <w:rPr>
          <w:lang w:eastAsia="zh-CN"/>
        </w:rPr>
      </w:pPr>
      <w:bookmarkStart w:id="22" w:name="_Toc20150263"/>
      <w:bookmarkStart w:id="23" w:name="_Toc27847071"/>
      <w:bookmarkStart w:id="24" w:name="_Toc36188204"/>
      <w:bookmarkStart w:id="25" w:name="_Toc45184117"/>
      <w:bookmarkStart w:id="26" w:name="_Toc47342959"/>
      <w:bookmarkStart w:id="27" w:name="_Toc51769661"/>
      <w:bookmarkStart w:id="28" w:name="_Toc131517197"/>
      <w:r w:rsidRPr="001B7C50">
        <w:rPr>
          <w:lang w:eastAsia="zh-CN"/>
        </w:rPr>
        <w:t>7.2.12</w:t>
      </w:r>
      <w:r w:rsidRPr="001B7C50">
        <w:rPr>
          <w:lang w:eastAsia="zh-CN"/>
        </w:rPr>
        <w:tab/>
        <w:t>NWDAF Services</w:t>
      </w:r>
      <w:bookmarkEnd w:id="22"/>
      <w:bookmarkEnd w:id="23"/>
      <w:bookmarkEnd w:id="24"/>
      <w:bookmarkEnd w:id="25"/>
      <w:bookmarkEnd w:id="26"/>
      <w:bookmarkEnd w:id="27"/>
      <w:bookmarkEnd w:id="28"/>
    </w:p>
    <w:p w14:paraId="753D54DD" w14:textId="77777777" w:rsidR="003C22A5" w:rsidRPr="001B7C50" w:rsidRDefault="003C22A5" w:rsidP="003C22A5">
      <w:pPr>
        <w:rPr>
          <w:rFonts w:eastAsia="宋体"/>
          <w:lang w:eastAsia="zh-CN"/>
        </w:rPr>
      </w:pPr>
      <w:r w:rsidRPr="001B7C50">
        <w:rPr>
          <w:rFonts w:eastAsia="宋体"/>
          <w:lang w:eastAsia="zh-CN"/>
        </w:rPr>
        <w:t>The following NF services are specified for NWDAF:</w:t>
      </w:r>
    </w:p>
    <w:p w14:paraId="4CED9CCB" w14:textId="77777777" w:rsidR="003C22A5" w:rsidRPr="001B7C50" w:rsidRDefault="003C22A5" w:rsidP="003C22A5">
      <w:pPr>
        <w:pStyle w:val="TH"/>
      </w:pPr>
      <w:r w:rsidRPr="001B7C50">
        <w:t>Table 7.2.</w:t>
      </w:r>
      <w:r w:rsidRPr="001B7C50">
        <w:rPr>
          <w:lang w:eastAsia="zh-CN"/>
        </w:rPr>
        <w:t>12</w:t>
      </w:r>
      <w:r w:rsidRPr="001B7C50">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3957"/>
        <w:gridCol w:w="1843"/>
      </w:tblGrid>
      <w:tr w:rsidR="003C22A5" w:rsidRPr="001B7C50" w14:paraId="5C62A1E8" w14:textId="77777777" w:rsidTr="003C1479">
        <w:trPr>
          <w:cantSplit/>
          <w:tblHeader/>
          <w:jc w:val="center"/>
        </w:trPr>
        <w:tc>
          <w:tcPr>
            <w:tcW w:w="2689" w:type="dxa"/>
          </w:tcPr>
          <w:p w14:paraId="52A4F0FC" w14:textId="77777777" w:rsidR="003C22A5" w:rsidRPr="001B7C50" w:rsidRDefault="003C22A5" w:rsidP="003C1479">
            <w:pPr>
              <w:pStyle w:val="TAH"/>
            </w:pPr>
            <w:r w:rsidRPr="001B7C50">
              <w:t>Service Name</w:t>
            </w:r>
          </w:p>
        </w:tc>
        <w:tc>
          <w:tcPr>
            <w:tcW w:w="3957" w:type="dxa"/>
          </w:tcPr>
          <w:p w14:paraId="1CBDDA33" w14:textId="77777777" w:rsidR="003C22A5" w:rsidRPr="001B7C50" w:rsidRDefault="003C22A5" w:rsidP="003C1479">
            <w:pPr>
              <w:pStyle w:val="TAH"/>
            </w:pPr>
            <w:r w:rsidRPr="001B7C50">
              <w:t>Description</w:t>
            </w:r>
          </w:p>
        </w:tc>
        <w:tc>
          <w:tcPr>
            <w:tcW w:w="1843" w:type="dxa"/>
          </w:tcPr>
          <w:p w14:paraId="3A68AA86" w14:textId="77777777" w:rsidR="003C22A5" w:rsidRPr="001B7C50" w:rsidRDefault="003C22A5" w:rsidP="003C1479">
            <w:pPr>
              <w:pStyle w:val="TAH"/>
            </w:pPr>
            <w:r w:rsidRPr="001B7C50">
              <w:rPr>
                <w:lang w:eastAsia="zh-CN"/>
              </w:rPr>
              <w:t>Reference in TS 23.288 [86]</w:t>
            </w:r>
          </w:p>
        </w:tc>
      </w:tr>
      <w:tr w:rsidR="003C22A5" w:rsidRPr="001B7C50" w14:paraId="0087E154" w14:textId="77777777" w:rsidTr="003C1479">
        <w:trPr>
          <w:cantSplit/>
          <w:jc w:val="center"/>
        </w:trPr>
        <w:tc>
          <w:tcPr>
            <w:tcW w:w="2689" w:type="dxa"/>
          </w:tcPr>
          <w:p w14:paraId="4EEA2935" w14:textId="77777777" w:rsidR="003C22A5" w:rsidRPr="001B7C50" w:rsidRDefault="003C22A5" w:rsidP="003C1479">
            <w:pPr>
              <w:pStyle w:val="TAL"/>
              <w:rPr>
                <w:lang w:eastAsia="zh-CN"/>
              </w:rPr>
            </w:pPr>
            <w:proofErr w:type="spellStart"/>
            <w:r w:rsidRPr="001B7C50">
              <w:t>Nnwdaf_AnalyticsSubscription</w:t>
            </w:r>
            <w:proofErr w:type="spellEnd"/>
          </w:p>
        </w:tc>
        <w:tc>
          <w:tcPr>
            <w:tcW w:w="3957" w:type="dxa"/>
          </w:tcPr>
          <w:p w14:paraId="083BADA0" w14:textId="77777777" w:rsidR="003C22A5" w:rsidRPr="001B7C50" w:rsidRDefault="003C22A5" w:rsidP="003C1479">
            <w:pPr>
              <w:pStyle w:val="TAL"/>
              <w:rPr>
                <w:lang w:eastAsia="zh-CN"/>
              </w:rPr>
            </w:pPr>
            <w:r w:rsidRPr="001B7C50">
              <w:t>This service enables the NF service consumers to subscribe/unsubscribe for different type of analytics from NWDAF.</w:t>
            </w:r>
          </w:p>
        </w:tc>
        <w:tc>
          <w:tcPr>
            <w:tcW w:w="1843" w:type="dxa"/>
          </w:tcPr>
          <w:p w14:paraId="74807EA8" w14:textId="77777777" w:rsidR="003C22A5" w:rsidRPr="001B7C50" w:rsidRDefault="003C22A5" w:rsidP="003C1479">
            <w:pPr>
              <w:pStyle w:val="TAC"/>
              <w:rPr>
                <w:lang w:eastAsia="zh-CN"/>
              </w:rPr>
            </w:pPr>
            <w:r w:rsidRPr="001B7C50">
              <w:rPr>
                <w:lang w:eastAsia="zh-CN"/>
              </w:rPr>
              <w:t>7.2</w:t>
            </w:r>
          </w:p>
        </w:tc>
      </w:tr>
      <w:tr w:rsidR="003C22A5" w:rsidRPr="001B7C50" w14:paraId="3940A194" w14:textId="77777777" w:rsidTr="003C1479">
        <w:trPr>
          <w:cantSplit/>
          <w:jc w:val="center"/>
        </w:trPr>
        <w:tc>
          <w:tcPr>
            <w:tcW w:w="2689" w:type="dxa"/>
          </w:tcPr>
          <w:p w14:paraId="77DC1560" w14:textId="77777777" w:rsidR="003C22A5" w:rsidRPr="001B7C50" w:rsidRDefault="003C22A5" w:rsidP="003C1479">
            <w:pPr>
              <w:pStyle w:val="TAL"/>
            </w:pPr>
            <w:proofErr w:type="spellStart"/>
            <w:r w:rsidRPr="001B7C50">
              <w:t>Nnwdaf_AnalyticsInfo</w:t>
            </w:r>
            <w:proofErr w:type="spellEnd"/>
          </w:p>
        </w:tc>
        <w:tc>
          <w:tcPr>
            <w:tcW w:w="3957" w:type="dxa"/>
          </w:tcPr>
          <w:p w14:paraId="512CF71D" w14:textId="77777777" w:rsidR="003C22A5" w:rsidRPr="001B7C50" w:rsidRDefault="003C22A5" w:rsidP="003C1479">
            <w:pPr>
              <w:pStyle w:val="TAL"/>
            </w:pPr>
            <w:r w:rsidRPr="001B7C50">
              <w:rPr>
                <w:lang w:eastAsia="ja-JP"/>
              </w:rPr>
              <w:t xml:space="preserve">This service enables the NF service consumers to request and get </w:t>
            </w:r>
            <w:r w:rsidRPr="001B7C50">
              <w:t>different type of analytics information</w:t>
            </w:r>
            <w:r w:rsidRPr="001B7C50">
              <w:rPr>
                <w:lang w:eastAsia="ja-JP"/>
              </w:rPr>
              <w:t xml:space="preserve"> from NWDAF or enables NWDAF to request transfer of analytics context from another NWDAF.</w:t>
            </w:r>
          </w:p>
        </w:tc>
        <w:tc>
          <w:tcPr>
            <w:tcW w:w="1843" w:type="dxa"/>
          </w:tcPr>
          <w:p w14:paraId="451106DA" w14:textId="77777777" w:rsidR="003C22A5" w:rsidRPr="001B7C50" w:rsidRDefault="003C22A5" w:rsidP="003C1479">
            <w:pPr>
              <w:pStyle w:val="TAC"/>
            </w:pPr>
            <w:r w:rsidRPr="001B7C50">
              <w:t>7.3</w:t>
            </w:r>
          </w:p>
        </w:tc>
      </w:tr>
      <w:tr w:rsidR="003C22A5" w:rsidRPr="001B7C50" w14:paraId="1B6B1326" w14:textId="77777777" w:rsidTr="003C1479">
        <w:trPr>
          <w:cantSplit/>
          <w:jc w:val="center"/>
        </w:trPr>
        <w:tc>
          <w:tcPr>
            <w:tcW w:w="2689" w:type="dxa"/>
          </w:tcPr>
          <w:p w14:paraId="7F837012" w14:textId="77777777" w:rsidR="003C22A5" w:rsidRPr="001B7C50" w:rsidRDefault="003C22A5" w:rsidP="003C1479">
            <w:pPr>
              <w:pStyle w:val="TAL"/>
            </w:pPr>
            <w:proofErr w:type="spellStart"/>
            <w:r w:rsidRPr="001B7C50">
              <w:t>Nnwdaf_DataManagement</w:t>
            </w:r>
            <w:proofErr w:type="spellEnd"/>
          </w:p>
        </w:tc>
        <w:tc>
          <w:tcPr>
            <w:tcW w:w="3957" w:type="dxa"/>
          </w:tcPr>
          <w:p w14:paraId="706F636A" w14:textId="77777777" w:rsidR="003C22A5" w:rsidRPr="001B7C50" w:rsidRDefault="003C22A5" w:rsidP="003C1479">
            <w:pPr>
              <w:pStyle w:val="TAL"/>
              <w:rPr>
                <w:lang w:eastAsia="ja-JP"/>
              </w:rPr>
            </w:pPr>
            <w:r w:rsidRPr="001B7C50">
              <w:rPr>
                <w:lang w:eastAsia="ja-JP"/>
              </w:rPr>
              <w:t>This service enables the NF service consumer to subscribe/unsubscribe and fetch data from NWDAF.</w:t>
            </w:r>
          </w:p>
        </w:tc>
        <w:tc>
          <w:tcPr>
            <w:tcW w:w="1843" w:type="dxa"/>
          </w:tcPr>
          <w:p w14:paraId="7C45C387" w14:textId="77777777" w:rsidR="003C22A5" w:rsidRPr="001B7C50" w:rsidRDefault="003C22A5" w:rsidP="003C1479">
            <w:pPr>
              <w:pStyle w:val="TAC"/>
            </w:pPr>
            <w:r w:rsidRPr="001B7C50">
              <w:t>7.4</w:t>
            </w:r>
          </w:p>
        </w:tc>
      </w:tr>
      <w:tr w:rsidR="003C22A5" w:rsidRPr="001B7C50" w14:paraId="3951B594" w14:textId="77777777" w:rsidTr="003C1479">
        <w:trPr>
          <w:cantSplit/>
          <w:jc w:val="center"/>
        </w:trPr>
        <w:tc>
          <w:tcPr>
            <w:tcW w:w="2689" w:type="dxa"/>
          </w:tcPr>
          <w:p w14:paraId="75CA4B14" w14:textId="77777777" w:rsidR="003C22A5" w:rsidRPr="001B7C50" w:rsidRDefault="003C22A5" w:rsidP="003C1479">
            <w:pPr>
              <w:pStyle w:val="TAL"/>
            </w:pPr>
            <w:proofErr w:type="spellStart"/>
            <w:r w:rsidRPr="001B7C50">
              <w:t>Nnwdaf_MLModelProvision</w:t>
            </w:r>
            <w:proofErr w:type="spellEnd"/>
          </w:p>
        </w:tc>
        <w:tc>
          <w:tcPr>
            <w:tcW w:w="3957" w:type="dxa"/>
          </w:tcPr>
          <w:p w14:paraId="6CAF39E5" w14:textId="77777777" w:rsidR="003C22A5" w:rsidRPr="001B7C50" w:rsidRDefault="003C22A5" w:rsidP="003C1479">
            <w:pPr>
              <w:pStyle w:val="TAL"/>
              <w:rPr>
                <w:lang w:eastAsia="ja-JP"/>
              </w:rPr>
            </w:pPr>
            <w:r w:rsidRPr="001B7C50">
              <w:rPr>
                <w:lang w:eastAsia="ja-JP"/>
              </w:rPr>
              <w:t>This service enables the consumer to receive a notification when an ML model matching the subscription parameters becomes available in NWDAF containing MTLF.</w:t>
            </w:r>
          </w:p>
        </w:tc>
        <w:tc>
          <w:tcPr>
            <w:tcW w:w="1843" w:type="dxa"/>
          </w:tcPr>
          <w:p w14:paraId="194CFB4F" w14:textId="77777777" w:rsidR="003C22A5" w:rsidRPr="001B7C50" w:rsidRDefault="003C22A5" w:rsidP="003C1479">
            <w:pPr>
              <w:pStyle w:val="TAC"/>
            </w:pPr>
            <w:r w:rsidRPr="001B7C50">
              <w:t>7.5</w:t>
            </w:r>
          </w:p>
        </w:tc>
      </w:tr>
      <w:tr w:rsidR="003C22A5" w:rsidRPr="001B7C50" w14:paraId="038535BA" w14:textId="77777777" w:rsidTr="003C1479">
        <w:trPr>
          <w:cantSplit/>
          <w:jc w:val="center"/>
        </w:trPr>
        <w:tc>
          <w:tcPr>
            <w:tcW w:w="2689" w:type="dxa"/>
          </w:tcPr>
          <w:p w14:paraId="0EAFCB3B" w14:textId="77777777" w:rsidR="003C22A5" w:rsidRPr="001B7C50" w:rsidRDefault="003C22A5" w:rsidP="003C1479">
            <w:pPr>
              <w:pStyle w:val="TAL"/>
            </w:pPr>
            <w:proofErr w:type="spellStart"/>
            <w:r w:rsidRPr="001B7C50">
              <w:t>Nnwdaf_MLModelInfo</w:t>
            </w:r>
            <w:proofErr w:type="spellEnd"/>
          </w:p>
        </w:tc>
        <w:tc>
          <w:tcPr>
            <w:tcW w:w="3957" w:type="dxa"/>
          </w:tcPr>
          <w:p w14:paraId="09144F75" w14:textId="77777777" w:rsidR="003C22A5" w:rsidRPr="001B7C50" w:rsidRDefault="003C22A5" w:rsidP="003C1479">
            <w:pPr>
              <w:pStyle w:val="TAL"/>
              <w:rPr>
                <w:lang w:eastAsia="ja-JP"/>
              </w:rPr>
            </w:pPr>
            <w:r w:rsidRPr="001B7C50">
              <w:rPr>
                <w:lang w:eastAsia="ja-JP"/>
              </w:rPr>
              <w:t>This service enables the consumer to request and get ML Model Information from NWDAF containing MTLF.</w:t>
            </w:r>
          </w:p>
        </w:tc>
        <w:tc>
          <w:tcPr>
            <w:tcW w:w="1843" w:type="dxa"/>
          </w:tcPr>
          <w:p w14:paraId="6B38F7BE" w14:textId="77777777" w:rsidR="003C22A5" w:rsidRPr="001B7C50" w:rsidRDefault="003C22A5" w:rsidP="003C1479">
            <w:pPr>
              <w:pStyle w:val="TAC"/>
            </w:pPr>
            <w:r w:rsidRPr="001B7C50">
              <w:t>7.6</w:t>
            </w:r>
          </w:p>
        </w:tc>
      </w:tr>
      <w:tr w:rsidR="003C22A5" w:rsidRPr="001B7C50" w14:paraId="57C17B2D" w14:textId="77777777" w:rsidTr="003C1479">
        <w:trPr>
          <w:cantSplit/>
          <w:jc w:val="center"/>
          <w:ins w:id="29" w:author="hw_user" w:date="2023-05-10T11:42:00Z"/>
        </w:trPr>
        <w:tc>
          <w:tcPr>
            <w:tcW w:w="2689" w:type="dxa"/>
          </w:tcPr>
          <w:p w14:paraId="695D2DDA" w14:textId="3026C015" w:rsidR="003C22A5" w:rsidRPr="008F3787" w:rsidRDefault="003C22A5" w:rsidP="003C22A5">
            <w:pPr>
              <w:pStyle w:val="TAL"/>
              <w:rPr>
                <w:ins w:id="30" w:author="hw_user" w:date="2023-05-10T11:42:00Z"/>
              </w:rPr>
            </w:pPr>
            <w:proofErr w:type="spellStart"/>
            <w:ins w:id="31" w:author="hw_user" w:date="2023-05-10T11:43:00Z">
              <w:r w:rsidRPr="008F3787">
                <w:t>Nnwdaf_MLModelMonitor</w:t>
              </w:r>
            </w:ins>
            <w:proofErr w:type="spellEnd"/>
          </w:p>
        </w:tc>
        <w:tc>
          <w:tcPr>
            <w:tcW w:w="3957" w:type="dxa"/>
          </w:tcPr>
          <w:p w14:paraId="36B50440" w14:textId="59A3B2BB" w:rsidR="003C22A5" w:rsidRPr="008F3787" w:rsidRDefault="003C22A5" w:rsidP="003C22A5">
            <w:pPr>
              <w:pStyle w:val="TAL"/>
              <w:rPr>
                <w:ins w:id="32" w:author="hw_user" w:date="2023-05-10T11:42:00Z"/>
                <w:lang w:eastAsia="ja-JP"/>
                <w:rPrChange w:id="33" w:author="hw_user" w:date="2023-05-10T11:43:00Z">
                  <w:rPr>
                    <w:ins w:id="34" w:author="hw_user" w:date="2023-05-10T11:42:00Z"/>
                    <w:lang w:eastAsia="ja-JP"/>
                  </w:rPr>
                </w:rPrChange>
              </w:rPr>
            </w:pPr>
            <w:ins w:id="35" w:author="hw_user" w:date="2023-05-10T11:43:00Z">
              <w:r w:rsidRPr="008F3787">
                <w:rPr>
                  <w:lang w:eastAsia="ja-JP"/>
                  <w:rPrChange w:id="36" w:author="hw_user" w:date="2023-05-10T11:43:00Z">
                    <w:rPr>
                      <w:lang w:eastAsia="ja-JP"/>
                    </w:rPr>
                  </w:rPrChange>
                </w:rPr>
                <w:t xml:space="preserve">This service enables the consumer to subscribe/unsubscribe for ML model accuracy information monitored by an NWDAF (i.e. NWDAF containing </w:t>
              </w:r>
              <w:proofErr w:type="spellStart"/>
              <w:r w:rsidRPr="008F3787">
                <w:rPr>
                  <w:lang w:eastAsia="ja-JP"/>
                  <w:rPrChange w:id="37" w:author="hw_user" w:date="2023-05-10T11:43:00Z">
                    <w:rPr>
                      <w:lang w:eastAsia="ja-JP"/>
                    </w:rPr>
                  </w:rPrChange>
                </w:rPr>
                <w:t>AnLF</w:t>
              </w:r>
              <w:proofErr w:type="spellEnd"/>
              <w:r w:rsidRPr="008F3787">
                <w:rPr>
                  <w:lang w:eastAsia="ja-JP"/>
                  <w:rPrChange w:id="38" w:author="hw_user" w:date="2023-05-10T11:43:00Z">
                    <w:rPr>
                      <w:lang w:eastAsia="ja-JP"/>
                    </w:rPr>
                  </w:rPrChange>
                </w:rPr>
                <w:t xml:space="preserve">). The service also enables the NWDAF containing </w:t>
              </w:r>
              <w:proofErr w:type="spellStart"/>
              <w:r w:rsidRPr="008F3787">
                <w:rPr>
                  <w:lang w:eastAsia="ja-JP"/>
                  <w:rPrChange w:id="39" w:author="hw_user" w:date="2023-05-10T11:43:00Z">
                    <w:rPr>
                      <w:lang w:eastAsia="ja-JP"/>
                    </w:rPr>
                  </w:rPrChange>
                </w:rPr>
                <w:t>AnLF</w:t>
              </w:r>
              <w:proofErr w:type="spellEnd"/>
              <w:r w:rsidRPr="008F3787">
                <w:rPr>
                  <w:lang w:eastAsia="ja-JP"/>
                  <w:rPrChange w:id="40" w:author="hw_user" w:date="2023-05-10T11:43:00Z">
                    <w:rPr>
                      <w:lang w:eastAsia="ja-JP"/>
                    </w:rPr>
                  </w:rPrChange>
                </w:rPr>
                <w:t xml:space="preserve"> registers the use and monitoring capability for an ML model into the model provider NWDAF, i.e. NWDAF containing MTLF.</w:t>
              </w:r>
            </w:ins>
          </w:p>
        </w:tc>
        <w:tc>
          <w:tcPr>
            <w:tcW w:w="1843" w:type="dxa"/>
          </w:tcPr>
          <w:p w14:paraId="5970CEFC" w14:textId="780C863F" w:rsidR="003C22A5" w:rsidRPr="008F3787" w:rsidRDefault="003C22A5" w:rsidP="003C22A5">
            <w:pPr>
              <w:pStyle w:val="TAC"/>
              <w:rPr>
                <w:ins w:id="41" w:author="hw_user" w:date="2023-05-10T11:42:00Z"/>
                <w:rPrChange w:id="42" w:author="hw_user" w:date="2023-05-10T11:43:00Z">
                  <w:rPr>
                    <w:ins w:id="43" w:author="hw_user" w:date="2023-05-10T11:42:00Z"/>
                  </w:rPr>
                </w:rPrChange>
              </w:rPr>
            </w:pPr>
            <w:ins w:id="44" w:author="hw_user" w:date="2023-05-10T11:43:00Z">
              <w:r w:rsidRPr="008F3787">
                <w:rPr>
                  <w:lang w:eastAsia="zh-CN"/>
                  <w:rPrChange w:id="45" w:author="hw_user" w:date="2023-05-10T11:43:00Z">
                    <w:rPr>
                      <w:lang w:eastAsia="zh-CN"/>
                    </w:rPr>
                  </w:rPrChange>
                </w:rPr>
                <w:t>7.9</w:t>
              </w:r>
            </w:ins>
          </w:p>
        </w:tc>
      </w:tr>
    </w:tbl>
    <w:p w14:paraId="5B058EF2" w14:textId="77777777" w:rsidR="00311C0B" w:rsidRDefault="00311C0B" w:rsidP="00FF00A2">
      <w:pPr>
        <w:pStyle w:val="EditorsNote"/>
        <w:ind w:left="0" w:firstLine="0"/>
      </w:pPr>
    </w:p>
    <w:bookmarkEnd w:id="1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0E963" w14:textId="77777777" w:rsidR="00D80E48" w:rsidRDefault="00D80E48">
      <w:r>
        <w:separator/>
      </w:r>
    </w:p>
  </w:endnote>
  <w:endnote w:type="continuationSeparator" w:id="0">
    <w:p w14:paraId="560DB00F" w14:textId="77777777" w:rsidR="00D80E48" w:rsidRDefault="00D8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C1222" w14:textId="77777777" w:rsidR="00D80E48" w:rsidRDefault="00D80E48">
      <w:r>
        <w:separator/>
      </w:r>
    </w:p>
  </w:footnote>
  <w:footnote w:type="continuationSeparator" w:id="0">
    <w:p w14:paraId="7E7EA457" w14:textId="77777777" w:rsidR="00D80E48" w:rsidRDefault="00D80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E3"/>
    <w:rsid w:val="000A6394"/>
    <w:rsid w:val="000B261D"/>
    <w:rsid w:val="000B7FED"/>
    <w:rsid w:val="000C038A"/>
    <w:rsid w:val="000C6598"/>
    <w:rsid w:val="000D44B3"/>
    <w:rsid w:val="000F53B6"/>
    <w:rsid w:val="00120494"/>
    <w:rsid w:val="00145D43"/>
    <w:rsid w:val="00171B51"/>
    <w:rsid w:val="00192C46"/>
    <w:rsid w:val="001A08B3"/>
    <w:rsid w:val="001A7B60"/>
    <w:rsid w:val="001B52F0"/>
    <w:rsid w:val="001B7A65"/>
    <w:rsid w:val="001E41F3"/>
    <w:rsid w:val="001E7D46"/>
    <w:rsid w:val="001F4FA4"/>
    <w:rsid w:val="00240B9D"/>
    <w:rsid w:val="0026004D"/>
    <w:rsid w:val="002640DD"/>
    <w:rsid w:val="00275D12"/>
    <w:rsid w:val="00284FEB"/>
    <w:rsid w:val="00285CAC"/>
    <w:rsid w:val="002860C4"/>
    <w:rsid w:val="002B5741"/>
    <w:rsid w:val="002E472E"/>
    <w:rsid w:val="002E5EA5"/>
    <w:rsid w:val="00305409"/>
    <w:rsid w:val="00311C0B"/>
    <w:rsid w:val="003609EF"/>
    <w:rsid w:val="0036231A"/>
    <w:rsid w:val="00374DD4"/>
    <w:rsid w:val="003C22A5"/>
    <w:rsid w:val="003C30FF"/>
    <w:rsid w:val="003C7169"/>
    <w:rsid w:val="003E1A36"/>
    <w:rsid w:val="003F1AB8"/>
    <w:rsid w:val="00410371"/>
    <w:rsid w:val="004242F1"/>
    <w:rsid w:val="00427B58"/>
    <w:rsid w:val="00442734"/>
    <w:rsid w:val="00462B8A"/>
    <w:rsid w:val="004B2309"/>
    <w:rsid w:val="004B75B7"/>
    <w:rsid w:val="004C46FA"/>
    <w:rsid w:val="004F6046"/>
    <w:rsid w:val="005141D9"/>
    <w:rsid w:val="0051580D"/>
    <w:rsid w:val="00535275"/>
    <w:rsid w:val="00547111"/>
    <w:rsid w:val="00566AD4"/>
    <w:rsid w:val="00592D74"/>
    <w:rsid w:val="005B639D"/>
    <w:rsid w:val="005C2E69"/>
    <w:rsid w:val="005E2C44"/>
    <w:rsid w:val="005F287B"/>
    <w:rsid w:val="005F5596"/>
    <w:rsid w:val="00621188"/>
    <w:rsid w:val="006257ED"/>
    <w:rsid w:val="00642DC9"/>
    <w:rsid w:val="006451BF"/>
    <w:rsid w:val="00653DE4"/>
    <w:rsid w:val="00665C47"/>
    <w:rsid w:val="00686F7F"/>
    <w:rsid w:val="00695808"/>
    <w:rsid w:val="006B46FB"/>
    <w:rsid w:val="006C2FAE"/>
    <w:rsid w:val="006E21FB"/>
    <w:rsid w:val="00726D55"/>
    <w:rsid w:val="00752923"/>
    <w:rsid w:val="007702C4"/>
    <w:rsid w:val="00792342"/>
    <w:rsid w:val="007977A8"/>
    <w:rsid w:val="007B512A"/>
    <w:rsid w:val="007C2097"/>
    <w:rsid w:val="007D6A07"/>
    <w:rsid w:val="007E2AEC"/>
    <w:rsid w:val="007F7259"/>
    <w:rsid w:val="008040A8"/>
    <w:rsid w:val="008279FA"/>
    <w:rsid w:val="008626E7"/>
    <w:rsid w:val="00864C95"/>
    <w:rsid w:val="00870EE7"/>
    <w:rsid w:val="008863B9"/>
    <w:rsid w:val="008A45A6"/>
    <w:rsid w:val="008D05B5"/>
    <w:rsid w:val="008D3CCC"/>
    <w:rsid w:val="008F3787"/>
    <w:rsid w:val="008F3789"/>
    <w:rsid w:val="008F686C"/>
    <w:rsid w:val="00906139"/>
    <w:rsid w:val="009148DE"/>
    <w:rsid w:val="00915275"/>
    <w:rsid w:val="00941E30"/>
    <w:rsid w:val="009426EB"/>
    <w:rsid w:val="00957243"/>
    <w:rsid w:val="009777D9"/>
    <w:rsid w:val="00977D2E"/>
    <w:rsid w:val="00991B88"/>
    <w:rsid w:val="009A5753"/>
    <w:rsid w:val="009A579D"/>
    <w:rsid w:val="009D1659"/>
    <w:rsid w:val="009D3D37"/>
    <w:rsid w:val="009E3297"/>
    <w:rsid w:val="009F734F"/>
    <w:rsid w:val="009F74B7"/>
    <w:rsid w:val="00A10398"/>
    <w:rsid w:val="00A246B6"/>
    <w:rsid w:val="00A27E56"/>
    <w:rsid w:val="00A40967"/>
    <w:rsid w:val="00A47E70"/>
    <w:rsid w:val="00A50CF0"/>
    <w:rsid w:val="00A62B3C"/>
    <w:rsid w:val="00A7671C"/>
    <w:rsid w:val="00AA2CBC"/>
    <w:rsid w:val="00AA76EA"/>
    <w:rsid w:val="00AB7299"/>
    <w:rsid w:val="00AC387D"/>
    <w:rsid w:val="00AC5820"/>
    <w:rsid w:val="00AD0EF5"/>
    <w:rsid w:val="00AD1CD8"/>
    <w:rsid w:val="00AD72FA"/>
    <w:rsid w:val="00AE7E78"/>
    <w:rsid w:val="00AF0150"/>
    <w:rsid w:val="00B23089"/>
    <w:rsid w:val="00B258BB"/>
    <w:rsid w:val="00B36FE1"/>
    <w:rsid w:val="00B67B97"/>
    <w:rsid w:val="00B968C8"/>
    <w:rsid w:val="00BA3EC5"/>
    <w:rsid w:val="00BA51D9"/>
    <w:rsid w:val="00BB0FE9"/>
    <w:rsid w:val="00BB5DFC"/>
    <w:rsid w:val="00BD279D"/>
    <w:rsid w:val="00BD6BB8"/>
    <w:rsid w:val="00BE64C3"/>
    <w:rsid w:val="00BF2936"/>
    <w:rsid w:val="00BF33DA"/>
    <w:rsid w:val="00C07202"/>
    <w:rsid w:val="00C615CF"/>
    <w:rsid w:val="00C61C64"/>
    <w:rsid w:val="00C66BA2"/>
    <w:rsid w:val="00C870F6"/>
    <w:rsid w:val="00C95985"/>
    <w:rsid w:val="00CA5B20"/>
    <w:rsid w:val="00CB768B"/>
    <w:rsid w:val="00CC5026"/>
    <w:rsid w:val="00CC68D0"/>
    <w:rsid w:val="00CD61B0"/>
    <w:rsid w:val="00CE1E96"/>
    <w:rsid w:val="00CE77BE"/>
    <w:rsid w:val="00D03F9A"/>
    <w:rsid w:val="00D058B8"/>
    <w:rsid w:val="00D06D51"/>
    <w:rsid w:val="00D24991"/>
    <w:rsid w:val="00D45D49"/>
    <w:rsid w:val="00D50255"/>
    <w:rsid w:val="00D66520"/>
    <w:rsid w:val="00D7593D"/>
    <w:rsid w:val="00D80E48"/>
    <w:rsid w:val="00D84AE9"/>
    <w:rsid w:val="00DA4C1C"/>
    <w:rsid w:val="00DB2D48"/>
    <w:rsid w:val="00DB6FFB"/>
    <w:rsid w:val="00DE08D7"/>
    <w:rsid w:val="00DE2F88"/>
    <w:rsid w:val="00DE34CF"/>
    <w:rsid w:val="00E13F3D"/>
    <w:rsid w:val="00E34898"/>
    <w:rsid w:val="00E45BE5"/>
    <w:rsid w:val="00E501DA"/>
    <w:rsid w:val="00EB09B7"/>
    <w:rsid w:val="00EB14B7"/>
    <w:rsid w:val="00EC6F56"/>
    <w:rsid w:val="00EC7413"/>
    <w:rsid w:val="00EE7D7C"/>
    <w:rsid w:val="00EF6A2F"/>
    <w:rsid w:val="00F25D98"/>
    <w:rsid w:val="00F300FB"/>
    <w:rsid w:val="00F4715A"/>
    <w:rsid w:val="00F65464"/>
    <w:rsid w:val="00F8540A"/>
    <w:rsid w:val="00FB6386"/>
    <w:rsid w:val="00FC7EA7"/>
    <w:rsid w:val="00FF00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paragraph" w:styleId="af1">
    <w:name w:val="No Spacing"/>
    <w:uiPriority w:val="1"/>
    <w:qFormat/>
    <w:rsid w:val="005B639D"/>
    <w:rPr>
      <w:rFonts w:ascii="Times New Roman" w:hAnsi="Times New Roman"/>
      <w:lang w:val="en-GB" w:eastAsia="en-US"/>
    </w:rPr>
  </w:style>
  <w:style w:type="character" w:customStyle="1" w:styleId="TALChar">
    <w:name w:val="TAL Char"/>
    <w:link w:val="TAL"/>
    <w:rsid w:val="003C22A5"/>
    <w:rPr>
      <w:rFonts w:ascii="Arial" w:hAnsi="Arial"/>
      <w:sz w:val="18"/>
      <w:lang w:val="en-GB" w:eastAsia="en-US"/>
    </w:rPr>
  </w:style>
  <w:style w:type="character" w:customStyle="1" w:styleId="TAHCar">
    <w:name w:val="TAH Car"/>
    <w:link w:val="TAH"/>
    <w:rsid w:val="003C22A5"/>
    <w:rPr>
      <w:rFonts w:ascii="Arial" w:hAnsi="Arial"/>
      <w:b/>
      <w:sz w:val="18"/>
      <w:lang w:val="en-GB" w:eastAsia="en-US"/>
    </w:rPr>
  </w:style>
  <w:style w:type="character" w:customStyle="1" w:styleId="THChar">
    <w:name w:val="TH Char"/>
    <w:link w:val="TH"/>
    <w:qFormat/>
    <w:rsid w:val="003C22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E8BDD-82A2-441B-B7BE-38C35707A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2294</Words>
  <Characters>13082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1899-12-31T23:00:00Z</cp:lastPrinted>
  <dcterms:created xsi:type="dcterms:W3CDTF">2023-05-25T16:48:00Z</dcterms:created>
  <dcterms:modified xsi:type="dcterms:W3CDTF">2023-05-25T16:48:00Z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(3)iZ1o8dCjnVuLmfrsw+8YSTM3hFvMHUJi60SqiQYSGVt2Qiyuaf5S9Z/s7tqoKO4mU3fJrWaY
dqPQOVn7oGAruc25wrP2U7vxrqF0rS3ifjjovlgieZYLhd23g87LRo0hmRNmxpK64Cqaqllq
jcmQzQbqxJ6FSKjRrzlxDXGhn8k1lPbGEjFAL392g8g5zNbhJFwdoLXb63HxQ2naoUX2NfkN
2AD5yEtxNk+IqeaYsa</vt:lpwstr>
  </property>
  <property fmtid="{D5CDD505-2E9C-101B-9397-08002B2CF9AE}" pid="22" name="_2015_ms_pID_7253431">
    <vt:lpwstr>7/8vJCLuBC6OW4eKBMh2LVaX+Q3+jdgWCO4H+W26hH1U1VIZi3WvLu
oQK5zAJmD7e2NHaPTKv3IQ8oRQa26ULjw7KuVtB6JDauGkRvG+iEBd1J4Aupo9QETUP9fopI
lLzyTMz4GVs2KTJ5GkNl4cEkLwyR4I0K/5NglEWT3OlL5bG6kc5qQvVQSprK43tHr4C7w/78
UUyrYKwx3soVBgeP8nTXdlBMaNixjpcZDeEp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4w10wKigDlCUkcym0+89vyM=</vt:lpwstr>
  </property>
</Properties>
</file>